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AFD6" w14:textId="7DBDFAA7" w:rsidR="003E526F" w:rsidRPr="001E26FE" w:rsidRDefault="00E21ACC" w:rsidP="00F849F4">
      <w:pPr>
        <w:shd w:val="clear" w:color="auto" w:fill="B3E5A1" w:themeFill="accent6" w:themeFillTint="66"/>
        <w:ind w:left="708" w:hanging="708"/>
        <w:jc w:val="both"/>
        <w:rPr>
          <w:rFonts w:ascii="Arial" w:hAnsi="Arial" w:cs="Arial"/>
          <w:b/>
          <w:bCs/>
          <w:color w:val="808080" w:themeColor="background1" w:themeShade="80"/>
          <w:lang w:val="es-CO"/>
        </w:rPr>
      </w:pPr>
      <w:r w:rsidRPr="001E26FE">
        <w:rPr>
          <w:rFonts w:ascii="Arial" w:hAnsi="Arial" w:cs="Arial"/>
          <w:b/>
          <w:color w:val="000000"/>
        </w:rPr>
        <w:t>SW</w:t>
      </w:r>
      <w:r w:rsidR="00CD2BE5" w:rsidRPr="001E26FE">
        <w:rPr>
          <w:rFonts w:ascii="Arial" w:hAnsi="Arial" w:cs="Arial"/>
          <w:b/>
          <w:color w:val="000000"/>
        </w:rPr>
        <w:t>ANLA</w:t>
      </w:r>
      <w:r w:rsidR="003323ED" w:rsidRPr="001E26FE">
        <w:rPr>
          <w:rFonts w:ascii="Arial" w:hAnsi="Arial" w:cs="Arial"/>
          <w:b/>
          <w:color w:val="000000"/>
        </w:rPr>
        <w:t xml:space="preserve"> </w:t>
      </w:r>
      <w:r w:rsidRPr="001E26FE">
        <w:rPr>
          <w:rFonts w:ascii="Arial" w:hAnsi="Arial" w:cs="Arial"/>
          <w:b/>
          <w:color w:val="000000"/>
        </w:rPr>
        <w:t>-</w:t>
      </w:r>
      <w:r w:rsidR="003323ED" w:rsidRPr="001E26FE">
        <w:rPr>
          <w:rFonts w:ascii="Arial" w:hAnsi="Arial" w:cs="Arial"/>
          <w:b/>
          <w:color w:val="000000"/>
        </w:rPr>
        <w:t xml:space="preserve"> ###</w:t>
      </w:r>
      <w:r w:rsidRPr="001E26FE">
        <w:rPr>
          <w:rFonts w:ascii="Arial" w:hAnsi="Arial" w:cs="Arial"/>
          <w:bCs/>
          <w:color w:val="000000"/>
        </w:rPr>
        <w:t xml:space="preserve"> </w:t>
      </w:r>
      <w:r w:rsidR="003C283F" w:rsidRPr="001E26FE">
        <w:rPr>
          <w:rFonts w:ascii="Arial" w:hAnsi="Arial" w:cs="Arial"/>
          <w:bCs/>
          <w:color w:val="808080" w:themeColor="background1" w:themeShade="80"/>
        </w:rPr>
        <w:t xml:space="preserve">(este código lo asigna </w:t>
      </w:r>
      <w:r w:rsidR="00CD2BE5" w:rsidRPr="001E26FE">
        <w:rPr>
          <w:rFonts w:ascii="Arial" w:hAnsi="Arial" w:cs="Arial"/>
          <w:bCs/>
          <w:color w:val="808080" w:themeColor="background1" w:themeShade="80"/>
        </w:rPr>
        <w:t>ANLA</w:t>
      </w:r>
      <w:r w:rsidR="003323ED" w:rsidRPr="001E26FE">
        <w:rPr>
          <w:rFonts w:ascii="Arial" w:hAnsi="Arial" w:cs="Arial"/>
          <w:bCs/>
          <w:color w:val="808080" w:themeColor="background1" w:themeShade="80"/>
        </w:rPr>
        <w:t xml:space="preserve"> una vez el documento de caracterización funcional es aprobado</w:t>
      </w:r>
      <w:r w:rsidR="003C283F" w:rsidRPr="001E26FE">
        <w:rPr>
          <w:rFonts w:ascii="Arial" w:hAnsi="Arial" w:cs="Arial"/>
          <w:bCs/>
          <w:color w:val="808080" w:themeColor="background1" w:themeShade="80"/>
        </w:rPr>
        <w:t>)</w:t>
      </w:r>
    </w:p>
    <w:tbl>
      <w:tblPr>
        <w:tblW w:w="8931" w:type="dxa"/>
        <w:tblLayout w:type="fixed"/>
        <w:tblLook w:val="01E0" w:firstRow="1" w:lastRow="1" w:firstColumn="1" w:lastColumn="1" w:noHBand="0" w:noVBand="0"/>
      </w:tblPr>
      <w:tblGrid>
        <w:gridCol w:w="8931"/>
      </w:tblGrid>
      <w:tr w:rsidR="003E526F" w:rsidRPr="001E26FE" w14:paraId="13665038" w14:textId="77777777" w:rsidTr="3218E695">
        <w:trPr>
          <w:trHeight w:val="381"/>
        </w:trPr>
        <w:tc>
          <w:tcPr>
            <w:tcW w:w="8931" w:type="dxa"/>
          </w:tcPr>
          <w:p w14:paraId="5F3F9DBC" w14:textId="77777777" w:rsidR="00F849F4" w:rsidRPr="001E26FE" w:rsidRDefault="00F849F4" w:rsidP="009C3E0F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EC4B5EE" w14:textId="77777777" w:rsidR="00250635" w:rsidRDefault="513ECCFA" w:rsidP="00250635">
            <w:pPr>
              <w:ind w:hanging="107"/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1E26FE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59B593EB" w:rsidRPr="001E26FE">
              <w:rPr>
                <w:rFonts w:ascii="Arial" w:hAnsi="Arial" w:cs="Arial"/>
                <w:b/>
                <w:bCs/>
                <w:color w:val="000000" w:themeColor="text1"/>
              </w:rPr>
              <w:t>Fecha</w:t>
            </w:r>
            <w:r w:rsidR="003323ED" w:rsidRPr="001E26FE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  <w:r w:rsidR="59B593EB" w:rsidRPr="001E26FE">
              <w:rPr>
                <w:rFonts w:ascii="Arial" w:hAnsi="Arial" w:cs="Arial"/>
              </w:rPr>
              <w:t xml:space="preserve"> </w:t>
            </w:r>
            <w:r w:rsidR="00250635">
              <w:rPr>
                <w:rFonts w:ascii="Arial" w:hAnsi="Arial" w:cs="Arial"/>
              </w:rPr>
              <w:t>09/03/2026</w:t>
            </w:r>
            <w:r w:rsidR="003C283F" w:rsidRPr="001E26FE">
              <w:rPr>
                <w:rFonts w:ascii="Arial" w:hAnsi="Arial" w:cs="Arial"/>
                <w:color w:val="FF0000"/>
              </w:rPr>
              <w:t xml:space="preserve"> </w:t>
            </w:r>
          </w:p>
          <w:p w14:paraId="0A8109EC" w14:textId="2C164E40" w:rsidR="003E526F" w:rsidRPr="001E26FE" w:rsidRDefault="00C87D01" w:rsidP="00250635">
            <w:pPr>
              <w:ind w:hanging="107"/>
              <w:jc w:val="both"/>
              <w:rPr>
                <w:rFonts w:ascii="Arial" w:hAnsi="Arial" w:cs="Arial"/>
                <w:b/>
                <w:bCs/>
                <w:color w:val="000000"/>
                <w:lang w:val="es-CO"/>
              </w:rPr>
            </w:pPr>
            <w:r w:rsidRPr="001E26FE">
              <w:rPr>
                <w:rFonts w:ascii="Arial" w:hAnsi="Arial" w:cs="Arial"/>
              </w:rPr>
              <w:t xml:space="preserve">                                                                                             </w:t>
            </w:r>
            <w:r w:rsidR="006A7B20" w:rsidRPr="001E26FE">
              <w:rPr>
                <w:rFonts w:ascii="Arial" w:hAnsi="Arial" w:cs="Arial"/>
              </w:rPr>
              <w:t xml:space="preserve">   </w:t>
            </w:r>
          </w:p>
        </w:tc>
      </w:tr>
    </w:tbl>
    <w:p w14:paraId="572031A2" w14:textId="574DC992" w:rsidR="00513A4E" w:rsidRPr="001E26FE" w:rsidRDefault="00333C07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DESCRIPCIÓN</w:t>
      </w:r>
      <w:r w:rsidR="005779A5" w:rsidRPr="001E26FE">
        <w:rPr>
          <w:rFonts w:ascii="Arial" w:hAnsi="Arial"/>
        </w:rPr>
        <w:t xml:space="preserve"> DE LA NECESIDAD DE INTERCAMBIO DE INFORMACIÓN</w:t>
      </w:r>
    </w:p>
    <w:p w14:paraId="5F4B7FF7" w14:textId="77777777" w:rsidR="00250635" w:rsidRDefault="00250635" w:rsidP="00250635">
      <w:pPr>
        <w:jc w:val="both"/>
        <w:rPr>
          <w:rFonts w:ascii="Arial" w:hAnsi="Arial" w:cs="Arial"/>
        </w:rPr>
      </w:pPr>
    </w:p>
    <w:p w14:paraId="1CB8D278" w14:textId="49BADEDE" w:rsidR="00250635" w:rsidRPr="00250635" w:rsidRDefault="00250635" w:rsidP="00250635">
      <w:pPr>
        <w:jc w:val="both"/>
        <w:rPr>
          <w:rFonts w:ascii="Arial" w:hAnsi="Arial" w:cs="Arial"/>
          <w:sz w:val="22"/>
          <w:szCs w:val="22"/>
        </w:rPr>
      </w:pPr>
      <w:r w:rsidRPr="00250635">
        <w:rPr>
          <w:rFonts w:ascii="Arial" w:hAnsi="Arial" w:cs="Arial"/>
          <w:sz w:val="22"/>
          <w:szCs w:val="22"/>
        </w:rPr>
        <w:t>Se requiere habilitar el intercambio de información asociada al proceso de Actuaciones Sancionatorias Ambientales, específicamente para la recepción, procesamiento y consulta de documentos como el Auto de Cargos y el Concepto de Evaluación de Cargos y/o Descargos. El servicio permitirá transformar estos insumos en información estructurada sobre los cargos identificados y su estado (</w:t>
      </w:r>
      <w:r w:rsidR="00E75290">
        <w:rPr>
          <w:rFonts w:ascii="Arial" w:hAnsi="Arial" w:cs="Arial"/>
          <w:sz w:val="22"/>
          <w:szCs w:val="22"/>
        </w:rPr>
        <w:t>Procedente</w:t>
      </w:r>
      <w:r w:rsidRPr="00250635">
        <w:rPr>
          <w:rFonts w:ascii="Arial" w:hAnsi="Arial" w:cs="Arial"/>
          <w:sz w:val="22"/>
          <w:szCs w:val="22"/>
        </w:rPr>
        <w:t>/</w:t>
      </w:r>
      <w:r w:rsidR="00E75290">
        <w:rPr>
          <w:rFonts w:ascii="Arial" w:hAnsi="Arial" w:cs="Arial"/>
          <w:sz w:val="22"/>
          <w:szCs w:val="22"/>
        </w:rPr>
        <w:t>N</w:t>
      </w:r>
      <w:r w:rsidRPr="00250635">
        <w:rPr>
          <w:rFonts w:ascii="Arial" w:hAnsi="Arial" w:cs="Arial"/>
          <w:sz w:val="22"/>
          <w:szCs w:val="22"/>
        </w:rPr>
        <w:t xml:space="preserve">o </w:t>
      </w:r>
      <w:r w:rsidR="00E75290">
        <w:rPr>
          <w:rFonts w:ascii="Arial" w:hAnsi="Arial" w:cs="Arial"/>
          <w:sz w:val="22"/>
          <w:szCs w:val="22"/>
        </w:rPr>
        <w:t>Procedente</w:t>
      </w:r>
      <w:r w:rsidRPr="00250635">
        <w:rPr>
          <w:rFonts w:ascii="Arial" w:hAnsi="Arial" w:cs="Arial"/>
          <w:sz w:val="22"/>
          <w:szCs w:val="22"/>
        </w:rPr>
        <w:t>), facilitando su uso por los sistemas internos y usuarios funcionales de la Entidad.</w:t>
      </w:r>
    </w:p>
    <w:p w14:paraId="35B294B5" w14:textId="77777777" w:rsidR="00250635" w:rsidRPr="00250635" w:rsidRDefault="00250635" w:rsidP="00250635">
      <w:pPr>
        <w:jc w:val="both"/>
        <w:rPr>
          <w:rFonts w:ascii="Arial" w:hAnsi="Arial" w:cs="Arial"/>
          <w:sz w:val="22"/>
          <w:szCs w:val="22"/>
        </w:rPr>
      </w:pPr>
    </w:p>
    <w:p w14:paraId="796F0F9F" w14:textId="77777777" w:rsidR="00250635" w:rsidRPr="00250635" w:rsidRDefault="00250635" w:rsidP="00250635">
      <w:pPr>
        <w:jc w:val="both"/>
        <w:rPr>
          <w:rFonts w:ascii="Arial" w:hAnsi="Arial" w:cs="Arial"/>
          <w:sz w:val="22"/>
          <w:szCs w:val="22"/>
        </w:rPr>
      </w:pPr>
      <w:r w:rsidRPr="00250635">
        <w:rPr>
          <w:rFonts w:ascii="Arial" w:hAnsi="Arial" w:cs="Arial"/>
          <w:sz w:val="22"/>
          <w:szCs w:val="22"/>
        </w:rPr>
        <w:t>El objetivo es centralizar y estandarizar la información derivada de estos documentos, optimizando su análisis, reduciendo reprocesos y mejorando la calidad de los datos utilizados en el proceso sancionatorio.</w:t>
      </w:r>
    </w:p>
    <w:p w14:paraId="5480BD3C" w14:textId="77777777" w:rsidR="00250635" w:rsidRPr="00250635" w:rsidRDefault="00250635" w:rsidP="00250635">
      <w:pPr>
        <w:jc w:val="both"/>
        <w:rPr>
          <w:rFonts w:ascii="Arial" w:hAnsi="Arial" w:cs="Arial"/>
          <w:sz w:val="22"/>
          <w:szCs w:val="22"/>
        </w:rPr>
      </w:pPr>
    </w:p>
    <w:p w14:paraId="34B73249" w14:textId="77777777" w:rsidR="00250635" w:rsidRPr="00250635" w:rsidRDefault="00250635" w:rsidP="00250635">
      <w:pPr>
        <w:jc w:val="both"/>
        <w:rPr>
          <w:rFonts w:ascii="Arial" w:hAnsi="Arial" w:cs="Arial"/>
          <w:sz w:val="22"/>
          <w:szCs w:val="22"/>
        </w:rPr>
      </w:pPr>
      <w:r w:rsidRPr="00250635">
        <w:rPr>
          <w:rFonts w:ascii="Arial" w:hAnsi="Arial" w:cs="Arial"/>
          <w:sz w:val="22"/>
          <w:szCs w:val="22"/>
        </w:rPr>
        <w:t>El dueño del producto del servicio es la Oficina Asesora Jurídica (OAJ), como responsable del proceso sancionatorio ambiental.</w:t>
      </w:r>
    </w:p>
    <w:p w14:paraId="51694FCE" w14:textId="77777777" w:rsidR="00A51748" w:rsidRPr="00250635" w:rsidRDefault="00A51748" w:rsidP="00997FBC">
      <w:pPr>
        <w:jc w:val="both"/>
        <w:rPr>
          <w:rFonts w:ascii="Arial" w:hAnsi="Arial" w:cs="Arial"/>
          <w:lang w:val="es-CO"/>
        </w:rPr>
      </w:pPr>
    </w:p>
    <w:p w14:paraId="3E50BF90" w14:textId="77777777" w:rsidR="003749C6" w:rsidRPr="001E26FE" w:rsidRDefault="003749C6" w:rsidP="009C3E0F">
      <w:pPr>
        <w:jc w:val="both"/>
        <w:rPr>
          <w:rFonts w:ascii="Arial" w:hAnsi="Arial" w:cs="Arial"/>
        </w:rPr>
      </w:pPr>
    </w:p>
    <w:p w14:paraId="3AD1CB4F" w14:textId="77777777" w:rsidR="006F5CDD" w:rsidRPr="001E26FE" w:rsidRDefault="006F5CDD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Versión</w:t>
      </w:r>
    </w:p>
    <w:p w14:paraId="1C17C1D4" w14:textId="77777777" w:rsidR="00F849F4" w:rsidRPr="001E26FE" w:rsidRDefault="00F849F4" w:rsidP="009C3E0F">
      <w:pPr>
        <w:jc w:val="both"/>
        <w:rPr>
          <w:rFonts w:ascii="Arial" w:hAnsi="Arial" w:cs="Arial"/>
          <w:b/>
          <w:color w:val="000000"/>
        </w:rPr>
      </w:pPr>
    </w:p>
    <w:p w14:paraId="1D7177EF" w14:textId="65C5A3DD" w:rsidR="00222230" w:rsidRPr="001E26FE" w:rsidRDefault="00222230" w:rsidP="009C3E0F">
      <w:pPr>
        <w:jc w:val="both"/>
        <w:rPr>
          <w:rFonts w:ascii="Arial" w:hAnsi="Arial" w:cs="Arial"/>
          <w:lang w:val="es-CO"/>
        </w:rPr>
      </w:pPr>
      <w:r w:rsidRPr="001E26FE">
        <w:rPr>
          <w:rFonts w:ascii="Arial" w:hAnsi="Arial" w:cs="Arial"/>
          <w:b/>
          <w:color w:val="000000"/>
        </w:rPr>
        <w:t>Fecha de creación</w:t>
      </w:r>
      <w:r w:rsidR="003323ED" w:rsidRPr="001E26FE">
        <w:rPr>
          <w:rFonts w:ascii="Arial" w:hAnsi="Arial" w:cs="Arial"/>
          <w:b/>
          <w:color w:val="000000"/>
        </w:rPr>
        <w:t xml:space="preserve"> del servicio: </w:t>
      </w:r>
      <w:r w:rsidR="00250635">
        <w:rPr>
          <w:rFonts w:ascii="Arial" w:hAnsi="Arial" w:cs="Arial"/>
          <w:lang w:val="es-CO"/>
        </w:rPr>
        <w:t>09/03/2026</w:t>
      </w:r>
    </w:p>
    <w:p w14:paraId="5C0255FA" w14:textId="187BE73D" w:rsidR="00ED3C2B" w:rsidRPr="001E26FE" w:rsidRDefault="00ED3C2B" w:rsidP="009C3E0F">
      <w:pPr>
        <w:jc w:val="both"/>
        <w:rPr>
          <w:rFonts w:ascii="Arial" w:hAnsi="Arial" w:cs="Arial"/>
        </w:rPr>
      </w:pPr>
      <w:r w:rsidRPr="001E26FE">
        <w:rPr>
          <w:rFonts w:ascii="Arial" w:hAnsi="Arial" w:cs="Arial"/>
          <w:b/>
          <w:bCs/>
        </w:rPr>
        <w:t>Versión del servicio</w:t>
      </w:r>
      <w:r w:rsidR="003323ED" w:rsidRPr="001E26FE">
        <w:rPr>
          <w:rFonts w:ascii="Arial" w:hAnsi="Arial" w:cs="Arial"/>
        </w:rPr>
        <w:t>:</w:t>
      </w:r>
      <w:r w:rsidRPr="001E26FE">
        <w:rPr>
          <w:rFonts w:ascii="Arial" w:hAnsi="Arial" w:cs="Arial"/>
        </w:rPr>
        <w:t xml:space="preserve"> </w:t>
      </w:r>
      <w:r w:rsidR="00250635">
        <w:rPr>
          <w:rFonts w:ascii="Arial" w:hAnsi="Arial" w:cs="Arial"/>
        </w:rPr>
        <w:t>1.0</w:t>
      </w:r>
    </w:p>
    <w:p w14:paraId="1422515E" w14:textId="77777777" w:rsidR="003323ED" w:rsidRPr="001E26FE" w:rsidRDefault="003323ED" w:rsidP="009C3E0F">
      <w:pPr>
        <w:jc w:val="both"/>
        <w:rPr>
          <w:rFonts w:ascii="Arial" w:hAnsi="Arial" w:cs="Arial"/>
        </w:rPr>
      </w:pPr>
    </w:p>
    <w:p w14:paraId="60A95001" w14:textId="77777777" w:rsidR="00ED3C2B" w:rsidRPr="001E26FE" w:rsidRDefault="00ED3C2B" w:rsidP="009C3E0F">
      <w:pPr>
        <w:jc w:val="both"/>
        <w:rPr>
          <w:rFonts w:ascii="Arial" w:hAnsi="Arial" w:cs="Arial"/>
        </w:rPr>
      </w:pPr>
    </w:p>
    <w:p w14:paraId="5A6F1DB0" w14:textId="77777777" w:rsidR="00DC0518" w:rsidRPr="001E26FE" w:rsidRDefault="005728F8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Características</w:t>
      </w:r>
      <w:r w:rsidR="00066BCD" w:rsidRPr="001E26FE">
        <w:rPr>
          <w:rFonts w:ascii="Arial" w:hAnsi="Arial"/>
        </w:rPr>
        <w:t xml:space="preserve"> de servicio</w:t>
      </w:r>
    </w:p>
    <w:p w14:paraId="73D2D548" w14:textId="77777777" w:rsidR="005728F8" w:rsidRPr="001E26FE" w:rsidRDefault="005728F8" w:rsidP="009C3E0F">
      <w:pPr>
        <w:jc w:val="both"/>
        <w:rPr>
          <w:rFonts w:ascii="Arial" w:hAnsi="Arial" w:cs="Arial"/>
          <w:lang w:val="es-MX"/>
        </w:rPr>
      </w:pPr>
    </w:p>
    <w:tbl>
      <w:tblPr>
        <w:tblpPr w:leftFromText="141" w:rightFromText="141" w:vertAnchor="text" w:tblpX="70" w:tblpY="1"/>
        <w:tblOverlap w:val="never"/>
        <w:tblW w:w="8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2556"/>
        <w:gridCol w:w="3469"/>
      </w:tblGrid>
      <w:tr w:rsidR="00D900A7" w:rsidRPr="001E26FE" w14:paraId="6548D336" w14:textId="77777777" w:rsidTr="00987692">
        <w:trPr>
          <w:trHeight w:val="520"/>
        </w:trPr>
        <w:tc>
          <w:tcPr>
            <w:tcW w:w="2689" w:type="dxa"/>
            <w:shd w:val="clear" w:color="auto" w:fill="D9F2D0" w:themeFill="accent6" w:themeFillTint="33"/>
            <w:vAlign w:val="center"/>
          </w:tcPr>
          <w:p w14:paraId="7A4D1E05" w14:textId="77777777" w:rsidR="005728F8" w:rsidRPr="00111FD0" w:rsidRDefault="005728F8" w:rsidP="00A03B54">
            <w:pPr>
              <w:ind w:left="-54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B85912F" w14:textId="77777777" w:rsidR="005728F8" w:rsidRPr="00111FD0" w:rsidRDefault="005728F8" w:rsidP="00A03B54">
            <w:pPr>
              <w:ind w:left="-54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>CARACTERÍSTICAS</w:t>
            </w:r>
          </w:p>
        </w:tc>
        <w:tc>
          <w:tcPr>
            <w:tcW w:w="2556" w:type="dxa"/>
            <w:shd w:val="clear" w:color="auto" w:fill="D9F2D0" w:themeFill="accent6" w:themeFillTint="33"/>
            <w:vAlign w:val="center"/>
          </w:tcPr>
          <w:p w14:paraId="4E1FC384" w14:textId="77777777" w:rsidR="005728F8" w:rsidRPr="00111FD0" w:rsidRDefault="005728F8" w:rsidP="00A03B54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39C7A24" w14:textId="1CE545EE" w:rsidR="005728F8" w:rsidRPr="00111FD0" w:rsidRDefault="002A0ECB" w:rsidP="00A03B5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  <w:lang w:val="es-MX"/>
              </w:rPr>
              <w:t>DESCRIPCIÓN</w:t>
            </w:r>
          </w:p>
        </w:tc>
        <w:tc>
          <w:tcPr>
            <w:tcW w:w="3469" w:type="dxa"/>
            <w:shd w:val="clear" w:color="auto" w:fill="D9F2D0" w:themeFill="accent6" w:themeFillTint="33"/>
            <w:vAlign w:val="center"/>
          </w:tcPr>
          <w:p w14:paraId="15069318" w14:textId="77777777" w:rsidR="005728F8" w:rsidRPr="00111FD0" w:rsidRDefault="005728F8" w:rsidP="00A03B54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845B54B" w14:textId="77777777" w:rsidR="005728F8" w:rsidRPr="00111FD0" w:rsidRDefault="005728F8" w:rsidP="00A03B5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>COMENTARIOS</w:t>
            </w:r>
          </w:p>
        </w:tc>
      </w:tr>
      <w:tr w:rsidR="005728F8" w:rsidRPr="001E26FE" w14:paraId="259DC936" w14:textId="77777777" w:rsidTr="00987692">
        <w:trPr>
          <w:trHeight w:val="285"/>
        </w:trPr>
        <w:tc>
          <w:tcPr>
            <w:tcW w:w="2689" w:type="dxa"/>
            <w:vAlign w:val="center"/>
          </w:tcPr>
          <w:p w14:paraId="35DBBE12" w14:textId="6FB47AE8" w:rsidR="005728F8" w:rsidRPr="00111FD0" w:rsidRDefault="005728F8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>Proveedor Servicio:</w:t>
            </w:r>
          </w:p>
          <w:p w14:paraId="4A179141" w14:textId="77777777" w:rsidR="005728F8" w:rsidRPr="00111FD0" w:rsidRDefault="005728F8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2556" w:type="dxa"/>
            <w:vAlign w:val="center"/>
          </w:tcPr>
          <w:p w14:paraId="0EA6E3AD" w14:textId="1FCAC51B" w:rsidR="007F5D99" w:rsidRPr="00111FD0" w:rsidRDefault="00250635" w:rsidP="00A03B54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11FD0">
              <w:rPr>
                <w:rFonts w:ascii="Arial" w:hAnsi="Arial" w:cs="Arial"/>
                <w:sz w:val="20"/>
                <w:szCs w:val="20"/>
                <w:lang w:val="es-MX"/>
              </w:rPr>
              <w:t>Módulo backend de procesamiento sancionatorio (Servicio de extracción y validación de cargos)</w:t>
            </w:r>
          </w:p>
        </w:tc>
        <w:tc>
          <w:tcPr>
            <w:tcW w:w="3469" w:type="dxa"/>
            <w:vAlign w:val="center"/>
          </w:tcPr>
          <w:p w14:paraId="4AAB385B" w14:textId="689993D5" w:rsidR="005728F8" w:rsidRPr="00111FD0" w:rsidRDefault="00250635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sz w:val="20"/>
                <w:szCs w:val="20"/>
                <w:lang w:val="es-MX"/>
              </w:rPr>
              <w:t>API tipo REST desarrollada para recibir información procesarlos con IA y retorna</w:t>
            </w:r>
            <w:r w:rsidR="00987692" w:rsidRPr="00111FD0">
              <w:rPr>
                <w:rFonts w:ascii="Arial" w:hAnsi="Arial" w:cs="Arial"/>
                <w:sz w:val="20"/>
                <w:szCs w:val="20"/>
                <w:lang w:val="es-MX"/>
              </w:rPr>
              <w:t>r resultados estructurados</w:t>
            </w:r>
          </w:p>
        </w:tc>
      </w:tr>
      <w:tr w:rsidR="005728F8" w:rsidRPr="001E26FE" w14:paraId="78109AC2" w14:textId="77777777" w:rsidTr="00987692">
        <w:trPr>
          <w:trHeight w:val="285"/>
        </w:trPr>
        <w:tc>
          <w:tcPr>
            <w:tcW w:w="2689" w:type="dxa"/>
            <w:vAlign w:val="center"/>
          </w:tcPr>
          <w:p w14:paraId="313CE167" w14:textId="79DBFAE8" w:rsidR="005728F8" w:rsidRPr="00111FD0" w:rsidRDefault="005728F8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>Consumidor Servicio:</w:t>
            </w:r>
          </w:p>
          <w:p w14:paraId="079FFC85" w14:textId="77777777" w:rsidR="005728F8" w:rsidRPr="00111FD0" w:rsidRDefault="005728F8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2556" w:type="dxa"/>
            <w:vAlign w:val="center"/>
          </w:tcPr>
          <w:p w14:paraId="6C946AE8" w14:textId="2917C46A" w:rsidR="007F5D99" w:rsidRPr="00111FD0" w:rsidRDefault="00987692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sz w:val="20"/>
                <w:szCs w:val="20"/>
                <w:lang w:val="es-MX"/>
              </w:rPr>
              <w:t>Módulo frontend de consulta y visualización /Usuarios OAJ</w:t>
            </w:r>
          </w:p>
        </w:tc>
        <w:tc>
          <w:tcPr>
            <w:tcW w:w="3469" w:type="dxa"/>
            <w:vAlign w:val="center"/>
          </w:tcPr>
          <w:p w14:paraId="14D63088" w14:textId="47FA7F1E" w:rsidR="005728F8" w:rsidRPr="00111FD0" w:rsidRDefault="00987692" w:rsidP="00A03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D0">
              <w:rPr>
                <w:rFonts w:ascii="Arial" w:hAnsi="Arial" w:cs="Arial"/>
                <w:sz w:val="20"/>
                <w:szCs w:val="20"/>
              </w:rPr>
              <w:t>Interfaz web que consume el servicio para cargar documentos y visualizar cargos procesados</w:t>
            </w:r>
          </w:p>
        </w:tc>
      </w:tr>
      <w:tr w:rsidR="00997FBC" w:rsidRPr="001E26FE" w14:paraId="2A30D9A6" w14:textId="77777777" w:rsidTr="00987692">
        <w:trPr>
          <w:trHeight w:val="285"/>
        </w:trPr>
        <w:tc>
          <w:tcPr>
            <w:tcW w:w="2689" w:type="dxa"/>
            <w:vAlign w:val="center"/>
          </w:tcPr>
          <w:p w14:paraId="71A3288E" w14:textId="2A2075DD" w:rsidR="00997FBC" w:rsidRPr="00111FD0" w:rsidRDefault="00997FBC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>Me</w:t>
            </w:r>
            <w:r w:rsidR="00F8341F" w:rsidRPr="00111FD0">
              <w:rPr>
                <w:rFonts w:ascii="Arial" w:hAnsi="Arial" w:cs="Arial"/>
                <w:b/>
                <w:sz w:val="20"/>
                <w:szCs w:val="20"/>
              </w:rPr>
              <w:t xml:space="preserve">dio de conectividad: </w:t>
            </w:r>
          </w:p>
        </w:tc>
        <w:tc>
          <w:tcPr>
            <w:tcW w:w="2556" w:type="dxa"/>
            <w:vAlign w:val="center"/>
          </w:tcPr>
          <w:p w14:paraId="1B57BBB6" w14:textId="76B43E97" w:rsidR="00F8341F" w:rsidRPr="00111FD0" w:rsidRDefault="00987692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sz w:val="20"/>
                <w:szCs w:val="20"/>
                <w:lang w:val="es-MX"/>
              </w:rPr>
              <w:t>Red Interna / Internet Controlado</w:t>
            </w:r>
          </w:p>
        </w:tc>
        <w:tc>
          <w:tcPr>
            <w:tcW w:w="3469" w:type="dxa"/>
            <w:vAlign w:val="center"/>
          </w:tcPr>
          <w:p w14:paraId="0FC8ECCB" w14:textId="47BEF033" w:rsidR="00997FBC" w:rsidRPr="00111FD0" w:rsidRDefault="00987692" w:rsidP="00A03B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D0">
              <w:rPr>
                <w:rFonts w:ascii="Arial" w:hAnsi="Arial" w:cs="Arial"/>
                <w:sz w:val="20"/>
                <w:szCs w:val="20"/>
              </w:rPr>
              <w:t>Acceso mediante servicios web expuestos en entorno controlado institucional</w:t>
            </w:r>
          </w:p>
        </w:tc>
      </w:tr>
      <w:tr w:rsidR="00C619A1" w:rsidRPr="001E26FE" w14:paraId="78CBAE3D" w14:textId="77777777" w:rsidTr="00987692">
        <w:trPr>
          <w:trHeight w:val="285"/>
        </w:trPr>
        <w:tc>
          <w:tcPr>
            <w:tcW w:w="2689" w:type="dxa"/>
            <w:vAlign w:val="center"/>
          </w:tcPr>
          <w:p w14:paraId="42F435EA" w14:textId="47E4D993" w:rsidR="00C619A1" w:rsidRPr="00111FD0" w:rsidRDefault="00C619A1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lastRenderedPageBreak/>
              <w:t>Frecuencia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 xml:space="preserve"> de consumo</w:t>
            </w:r>
            <w:r w:rsidR="008630E7" w:rsidRPr="00111FD0">
              <w:rPr>
                <w:rFonts w:ascii="Arial" w:hAnsi="Arial" w:cs="Arial"/>
                <w:b/>
                <w:sz w:val="20"/>
                <w:szCs w:val="20"/>
              </w:rPr>
              <w:t xml:space="preserve"> y volumen de datos esperados</w:t>
            </w:r>
          </w:p>
          <w:p w14:paraId="2DC51D16" w14:textId="77777777" w:rsidR="00C619A1" w:rsidRPr="00111FD0" w:rsidRDefault="00C619A1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6" w:type="dxa"/>
            <w:vAlign w:val="center"/>
          </w:tcPr>
          <w:p w14:paraId="6EBAB2CA" w14:textId="381CF507" w:rsidR="007F5D99" w:rsidRPr="00111FD0" w:rsidRDefault="00987692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sz w:val="20"/>
                <w:szCs w:val="20"/>
                <w:lang w:val="es-MX"/>
              </w:rPr>
              <w:t>Por evento (Bajo Demanda)</w:t>
            </w:r>
          </w:p>
        </w:tc>
        <w:tc>
          <w:tcPr>
            <w:tcW w:w="3469" w:type="dxa"/>
            <w:vAlign w:val="center"/>
          </w:tcPr>
          <w:p w14:paraId="0B69E6E6" w14:textId="206EA0DF" w:rsidR="00C619A1" w:rsidRPr="00111FD0" w:rsidRDefault="00987692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sz w:val="20"/>
                <w:szCs w:val="20"/>
                <w:lang w:val="es-MX"/>
              </w:rPr>
              <w:t>Consumo por carga de documentos. Volumen bajo a medio (Archivos PDF/Word y respuesta estructurada en JSON)</w:t>
            </w:r>
            <w:r w:rsidR="0057659D" w:rsidRPr="00111FD0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</w:tc>
      </w:tr>
      <w:tr w:rsidR="00C619A1" w:rsidRPr="001E26FE" w14:paraId="5F613C6B" w14:textId="77777777" w:rsidTr="00987692">
        <w:trPr>
          <w:trHeight w:val="285"/>
        </w:trPr>
        <w:tc>
          <w:tcPr>
            <w:tcW w:w="2689" w:type="dxa"/>
            <w:vAlign w:val="center"/>
          </w:tcPr>
          <w:p w14:paraId="139B62D8" w14:textId="77777777" w:rsidR="00C619A1" w:rsidRPr="00111FD0" w:rsidRDefault="00C619A1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 xml:space="preserve">Comunicación </w:t>
            </w:r>
          </w:p>
          <w:p w14:paraId="4B2BBF47" w14:textId="1D0DCB5D" w:rsidR="00C619A1" w:rsidRPr="00111FD0" w:rsidRDefault="00C619A1" w:rsidP="00A03B54">
            <w:pPr>
              <w:ind w:left="-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1FD0">
              <w:rPr>
                <w:rFonts w:ascii="Arial" w:hAnsi="Arial" w:cs="Arial"/>
                <w:b/>
                <w:sz w:val="20"/>
                <w:szCs w:val="20"/>
              </w:rPr>
              <w:t>&lt;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>Sí</w:t>
            </w:r>
            <w:r w:rsidRPr="00111FD0">
              <w:rPr>
                <w:rFonts w:ascii="Arial" w:hAnsi="Arial" w:cs="Arial"/>
                <w:b/>
                <w:sz w:val="20"/>
                <w:szCs w:val="20"/>
              </w:rPr>
              <w:t>ncr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111FD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11FD0">
              <w:rPr>
                <w:rFonts w:ascii="Arial" w:hAnsi="Arial" w:cs="Arial"/>
                <w:b/>
                <w:sz w:val="20"/>
                <w:szCs w:val="20"/>
              </w:rPr>
              <w:t xml:space="preserve"> y As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>í</w:t>
            </w:r>
            <w:r w:rsidRPr="00111FD0">
              <w:rPr>
                <w:rFonts w:ascii="Arial" w:hAnsi="Arial" w:cs="Arial"/>
                <w:b/>
                <w:sz w:val="20"/>
                <w:szCs w:val="20"/>
              </w:rPr>
              <w:t>ncr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111FD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1B5C10" w:rsidRPr="00111F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11FD0">
              <w:rPr>
                <w:rFonts w:ascii="Arial" w:hAnsi="Arial" w:cs="Arial"/>
                <w:b/>
                <w:sz w:val="20"/>
                <w:szCs w:val="20"/>
              </w:rPr>
              <w:t>&gt;</w:t>
            </w:r>
          </w:p>
          <w:p w14:paraId="6855D338" w14:textId="77777777" w:rsidR="00C619A1" w:rsidRPr="00111FD0" w:rsidRDefault="00C619A1" w:rsidP="00A03B54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6" w:type="dxa"/>
            <w:vAlign w:val="center"/>
          </w:tcPr>
          <w:p w14:paraId="3F94EFAC" w14:textId="1D8AD15E" w:rsidR="00987692" w:rsidRPr="00111FD0" w:rsidRDefault="008C06A2" w:rsidP="00987692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Síncron</w:t>
            </w:r>
            <w:r w:rsidR="00987692" w:rsidRPr="00111FD0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  <w:p w14:paraId="4FBB7BA4" w14:textId="4F1E3C8A" w:rsidR="007F5D99" w:rsidRPr="00111FD0" w:rsidRDefault="007F5D99" w:rsidP="00A03B54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69" w:type="dxa"/>
            <w:vAlign w:val="center"/>
          </w:tcPr>
          <w:p w14:paraId="366F1ABB" w14:textId="34940C83" w:rsidR="00746930" w:rsidRPr="00111FD0" w:rsidRDefault="00987692" w:rsidP="00987692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Respuesta en línea al procesamiento. Tiempo estimado depende del tamaño del documento y complejidad del análisis</w:t>
            </w:r>
          </w:p>
        </w:tc>
      </w:tr>
    </w:tbl>
    <w:p w14:paraId="092A9259" w14:textId="6C106EE2" w:rsidR="00FB09F6" w:rsidRPr="001E26FE" w:rsidRDefault="00A03B54" w:rsidP="009C3E0F">
      <w:pPr>
        <w:jc w:val="both"/>
        <w:rPr>
          <w:rFonts w:ascii="Arial" w:hAnsi="Arial" w:cs="Arial"/>
          <w:lang w:val="es-CO"/>
        </w:rPr>
      </w:pPr>
      <w:r w:rsidRPr="001E26FE">
        <w:rPr>
          <w:rFonts w:ascii="Arial" w:hAnsi="Arial" w:cs="Arial"/>
        </w:rPr>
        <w:br w:type="textWrapping" w:clear="all"/>
      </w:r>
    </w:p>
    <w:p w14:paraId="413D2185" w14:textId="68290649" w:rsidR="00DC0518" w:rsidRPr="001E26FE" w:rsidRDefault="00F8341F" w:rsidP="00F849F4">
      <w:pPr>
        <w:pStyle w:val="Ttulo3"/>
        <w:rPr>
          <w:rFonts w:ascii="Arial" w:hAnsi="Arial" w:cs="Arial"/>
          <w:sz w:val="24"/>
          <w:szCs w:val="24"/>
        </w:rPr>
      </w:pPr>
      <w:r w:rsidRPr="001E26FE">
        <w:rPr>
          <w:rFonts w:ascii="Arial" w:hAnsi="Arial" w:cs="Arial"/>
          <w:sz w:val="24"/>
          <w:szCs w:val="24"/>
        </w:rPr>
        <w:t>CONJUNTO DE DATOS</w:t>
      </w:r>
      <w:r w:rsidR="00DC0518" w:rsidRPr="001E26FE">
        <w:rPr>
          <w:rFonts w:ascii="Arial" w:hAnsi="Arial" w:cs="Arial"/>
          <w:sz w:val="24"/>
          <w:szCs w:val="24"/>
        </w:rPr>
        <w:t xml:space="preserve"> DE ENTRADA</w:t>
      </w:r>
      <w:r w:rsidR="00E26EC9" w:rsidRPr="001E26FE">
        <w:rPr>
          <w:rFonts w:ascii="Arial" w:hAnsi="Arial" w:cs="Arial"/>
          <w:sz w:val="24"/>
          <w:szCs w:val="24"/>
        </w:rPr>
        <w:t xml:space="preserve"> </w:t>
      </w:r>
      <w:r w:rsidRPr="001E26FE">
        <w:rPr>
          <w:rFonts w:ascii="Arial" w:hAnsi="Arial" w:cs="Arial"/>
          <w:sz w:val="24"/>
          <w:szCs w:val="24"/>
        </w:rPr>
        <w:t>DE</w:t>
      </w:r>
      <w:r w:rsidR="00E26EC9" w:rsidRPr="001E26FE">
        <w:rPr>
          <w:rFonts w:ascii="Arial" w:hAnsi="Arial" w:cs="Arial"/>
          <w:sz w:val="24"/>
          <w:szCs w:val="24"/>
        </w:rPr>
        <w:t>l servicio</w:t>
      </w:r>
    </w:p>
    <w:p w14:paraId="3E7E13CB" w14:textId="77777777" w:rsidR="00F849F4" w:rsidRPr="001E26FE" w:rsidRDefault="00F849F4" w:rsidP="009C3E0F">
      <w:pPr>
        <w:jc w:val="both"/>
        <w:rPr>
          <w:rFonts w:ascii="Arial" w:hAnsi="Arial" w:cs="Arial"/>
        </w:rPr>
      </w:pPr>
    </w:p>
    <w:tbl>
      <w:tblPr>
        <w:tblW w:w="8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99"/>
        <w:tblLook w:val="01E0" w:firstRow="1" w:lastRow="1" w:firstColumn="1" w:lastColumn="1" w:noHBand="0" w:noVBand="0"/>
      </w:tblPr>
      <w:tblGrid>
        <w:gridCol w:w="1362"/>
        <w:gridCol w:w="1958"/>
        <w:gridCol w:w="1283"/>
        <w:gridCol w:w="1177"/>
        <w:gridCol w:w="1107"/>
        <w:gridCol w:w="1857"/>
      </w:tblGrid>
      <w:tr w:rsidR="00111FD0" w:rsidRPr="001E26FE" w14:paraId="0E6B52F9" w14:textId="77777777" w:rsidTr="0018067B">
        <w:trPr>
          <w:trHeight w:val="245"/>
          <w:jc w:val="center"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B378557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1FD0">
              <w:rPr>
                <w:rFonts w:ascii="Arial" w:hAnsi="Arial" w:cs="Arial"/>
                <w:b/>
                <w:sz w:val="18"/>
                <w:szCs w:val="18"/>
              </w:rPr>
              <w:t>Dato</w:t>
            </w:r>
          </w:p>
          <w:p w14:paraId="7C034B38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569A3C6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1FD0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  <w:p w14:paraId="60BCA34B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FD14F36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1FD0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BD891B9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111FD0">
              <w:rPr>
                <w:rFonts w:ascii="Arial" w:hAnsi="Arial" w:cs="Arial"/>
                <w:b/>
                <w:sz w:val="18"/>
                <w:szCs w:val="18"/>
              </w:rPr>
              <w:t>Valor/listas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1E5B4E82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1FD0">
              <w:rPr>
                <w:rFonts w:ascii="Arial" w:hAnsi="Arial" w:cs="Arial"/>
                <w:b/>
                <w:sz w:val="18"/>
                <w:szCs w:val="18"/>
              </w:rPr>
              <w:t>Requerido</w:t>
            </w:r>
          </w:p>
          <w:p w14:paraId="2FDFA513" w14:textId="77777777" w:rsidR="000644E5" w:rsidRPr="00111FD0" w:rsidRDefault="000644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/>
              </w:rPr>
            </w:pPr>
            <w:r w:rsidRPr="00111FD0">
              <w:rPr>
                <w:rFonts w:ascii="Arial" w:hAnsi="Arial" w:cs="Arial"/>
                <w:color w:val="000000"/>
                <w:sz w:val="18"/>
                <w:szCs w:val="18"/>
                <w:lang w:val="es-CO"/>
              </w:rPr>
              <w:t>[SI/NO]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1CC8732" w14:textId="77777777" w:rsidR="000644E5" w:rsidRPr="00111FD0" w:rsidRDefault="00064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1FD0">
              <w:rPr>
                <w:rFonts w:ascii="Arial" w:hAnsi="Arial" w:cs="Arial"/>
                <w:b/>
                <w:sz w:val="18"/>
                <w:szCs w:val="18"/>
              </w:rPr>
              <w:t>REGLAS O PRECONDICIONES SOBRE EL DATO</w:t>
            </w:r>
          </w:p>
        </w:tc>
      </w:tr>
      <w:tr w:rsidR="00111FD0" w:rsidRPr="001E26FE" w14:paraId="47CDC751" w14:textId="77777777" w:rsidTr="0018067B">
        <w:trPr>
          <w:trHeight w:val="245"/>
          <w:jc w:val="center"/>
        </w:trPr>
        <w:tc>
          <w:tcPr>
            <w:tcW w:w="1271" w:type="dxa"/>
            <w:vAlign w:val="center"/>
          </w:tcPr>
          <w:p w14:paraId="1B463AE2" w14:textId="77777777" w:rsidR="0018067B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11FD0">
              <w:rPr>
                <w:rFonts w:ascii="Arial" w:hAnsi="Arial" w:cs="Arial"/>
                <w:bCs/>
                <w:sz w:val="20"/>
                <w:szCs w:val="20"/>
              </w:rPr>
              <w:t>archivo_auto</w:t>
            </w:r>
            <w:proofErr w:type="spellEnd"/>
          </w:p>
          <w:p w14:paraId="465ACAB6" w14:textId="48D4802E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_cargos</w:t>
            </w:r>
          </w:p>
        </w:tc>
        <w:tc>
          <w:tcPr>
            <w:tcW w:w="2049" w:type="dxa"/>
            <w:vAlign w:val="center"/>
          </w:tcPr>
          <w:p w14:paraId="241F810F" w14:textId="163A1598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Documento Auto de Cargos a procesar</w:t>
            </w:r>
          </w:p>
        </w:tc>
        <w:tc>
          <w:tcPr>
            <w:tcW w:w="1283" w:type="dxa"/>
            <w:vAlign w:val="center"/>
          </w:tcPr>
          <w:p w14:paraId="0901808E" w14:textId="47D676E1" w:rsidR="000644E5" w:rsidRPr="00111FD0" w:rsidRDefault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File (PDF/Word)</w:t>
            </w:r>
          </w:p>
        </w:tc>
        <w:tc>
          <w:tcPr>
            <w:tcW w:w="1177" w:type="dxa"/>
            <w:vAlign w:val="center"/>
          </w:tcPr>
          <w:p w14:paraId="19AD6AF4" w14:textId="7FC9FE88" w:rsidR="000644E5" w:rsidRPr="00111FD0" w:rsidRDefault="00111FD0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proofErr w:type="spellStart"/>
            <w:r w:rsidRPr="00111FD0">
              <w:rPr>
                <w:rFonts w:ascii="Arial" w:hAnsi="Arial" w:cs="Arial"/>
                <w:bCs/>
                <w:sz w:val="20"/>
                <w:szCs w:val="20"/>
              </w:rPr>
              <w:t>pdf</w:t>
            </w:r>
            <w:proofErr w:type="spellEnd"/>
            <w:r w:rsidRPr="00111FD0">
              <w:rPr>
                <w:rFonts w:ascii="Arial" w:hAnsi="Arial" w:cs="Arial"/>
                <w:bCs/>
                <w:sz w:val="20"/>
                <w:szCs w:val="20"/>
              </w:rPr>
              <w:t>, .docx</w:t>
            </w:r>
          </w:p>
        </w:tc>
        <w:tc>
          <w:tcPr>
            <w:tcW w:w="1107" w:type="dxa"/>
            <w:vAlign w:val="center"/>
          </w:tcPr>
          <w:p w14:paraId="2CECE24A" w14:textId="607F1055" w:rsidR="000644E5" w:rsidRPr="00111FD0" w:rsidRDefault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1857" w:type="dxa"/>
            <w:vAlign w:val="center"/>
          </w:tcPr>
          <w:p w14:paraId="16B20DF2" w14:textId="1F45595F" w:rsidR="000644E5" w:rsidRPr="00111FD0" w:rsidRDefault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Archivo válido, legible y no corrupto</w:t>
            </w:r>
          </w:p>
        </w:tc>
      </w:tr>
      <w:tr w:rsidR="00111FD0" w:rsidRPr="001E26FE" w14:paraId="4197C064" w14:textId="77777777" w:rsidTr="0018067B">
        <w:trPr>
          <w:trHeight w:val="245"/>
          <w:jc w:val="center"/>
        </w:trPr>
        <w:tc>
          <w:tcPr>
            <w:tcW w:w="1271" w:type="dxa"/>
            <w:vAlign w:val="center"/>
          </w:tcPr>
          <w:p w14:paraId="6CE27DF0" w14:textId="77777777" w:rsidR="0018067B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archivo_</w:t>
            </w:r>
          </w:p>
          <w:p w14:paraId="3C64566D" w14:textId="704D9F3B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concepto</w:t>
            </w:r>
          </w:p>
        </w:tc>
        <w:tc>
          <w:tcPr>
            <w:tcW w:w="2049" w:type="dxa"/>
            <w:vAlign w:val="center"/>
          </w:tcPr>
          <w:p w14:paraId="705471EE" w14:textId="67A3CFE5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Documento Concepto de Evaluación de Cargos y/o Descargos</w:t>
            </w:r>
          </w:p>
        </w:tc>
        <w:tc>
          <w:tcPr>
            <w:tcW w:w="1283" w:type="dxa"/>
            <w:vAlign w:val="center"/>
          </w:tcPr>
          <w:p w14:paraId="0BFAFB68" w14:textId="0C05D964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File (PDF/Word)</w:t>
            </w:r>
          </w:p>
        </w:tc>
        <w:tc>
          <w:tcPr>
            <w:tcW w:w="1177" w:type="dxa"/>
            <w:vAlign w:val="center"/>
          </w:tcPr>
          <w:p w14:paraId="368B6AC5" w14:textId="55333F0D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proofErr w:type="spellStart"/>
            <w:r w:rsidRPr="00111FD0">
              <w:rPr>
                <w:rFonts w:ascii="Arial" w:hAnsi="Arial" w:cs="Arial"/>
                <w:bCs/>
                <w:sz w:val="20"/>
                <w:szCs w:val="20"/>
              </w:rPr>
              <w:t>pdf</w:t>
            </w:r>
            <w:proofErr w:type="spellEnd"/>
            <w:r w:rsidRPr="00111FD0">
              <w:rPr>
                <w:rFonts w:ascii="Arial" w:hAnsi="Arial" w:cs="Arial"/>
                <w:bCs/>
                <w:sz w:val="20"/>
                <w:szCs w:val="20"/>
              </w:rPr>
              <w:t>, .docx</w:t>
            </w:r>
          </w:p>
        </w:tc>
        <w:tc>
          <w:tcPr>
            <w:tcW w:w="1107" w:type="dxa"/>
            <w:vAlign w:val="center"/>
          </w:tcPr>
          <w:p w14:paraId="1D8BE4EE" w14:textId="0087AF79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1857" w:type="dxa"/>
            <w:vAlign w:val="center"/>
          </w:tcPr>
          <w:p w14:paraId="1ADA3E61" w14:textId="35FCFCEF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Debe corresponder al mismo proceso sancionatorio</w:t>
            </w:r>
          </w:p>
        </w:tc>
      </w:tr>
      <w:tr w:rsidR="00111FD0" w:rsidRPr="001E26FE" w14:paraId="1580AD7A" w14:textId="77777777" w:rsidTr="0018067B">
        <w:trPr>
          <w:trHeight w:val="245"/>
          <w:jc w:val="center"/>
        </w:trPr>
        <w:tc>
          <w:tcPr>
            <w:tcW w:w="1271" w:type="dxa"/>
            <w:vAlign w:val="center"/>
          </w:tcPr>
          <w:p w14:paraId="332EE1CE" w14:textId="77777777" w:rsidR="0018067B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tipo_</w:t>
            </w:r>
          </w:p>
          <w:p w14:paraId="75BC9C29" w14:textId="4806426B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documento</w:t>
            </w:r>
          </w:p>
        </w:tc>
        <w:tc>
          <w:tcPr>
            <w:tcW w:w="2049" w:type="dxa"/>
            <w:vAlign w:val="center"/>
          </w:tcPr>
          <w:p w14:paraId="5FBFB6F2" w14:textId="01B1F7C4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Tipo de documento a procesar</w:t>
            </w:r>
          </w:p>
        </w:tc>
        <w:tc>
          <w:tcPr>
            <w:tcW w:w="1283" w:type="dxa"/>
            <w:vAlign w:val="center"/>
          </w:tcPr>
          <w:p w14:paraId="497D9267" w14:textId="4CC63C83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String</w:t>
            </w:r>
          </w:p>
        </w:tc>
        <w:tc>
          <w:tcPr>
            <w:tcW w:w="1177" w:type="dxa"/>
            <w:vAlign w:val="center"/>
          </w:tcPr>
          <w:p w14:paraId="7166561A" w14:textId="28973867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Auto / Concepto</w:t>
            </w:r>
          </w:p>
        </w:tc>
        <w:tc>
          <w:tcPr>
            <w:tcW w:w="1107" w:type="dxa"/>
            <w:vAlign w:val="center"/>
          </w:tcPr>
          <w:p w14:paraId="31555D8A" w14:textId="1F705424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Sí</w:t>
            </w:r>
          </w:p>
        </w:tc>
        <w:tc>
          <w:tcPr>
            <w:tcW w:w="1857" w:type="dxa"/>
            <w:vAlign w:val="center"/>
          </w:tcPr>
          <w:p w14:paraId="32F253AC" w14:textId="1F70A810" w:rsidR="000644E5" w:rsidRPr="00111FD0" w:rsidRDefault="00111FD0" w:rsidP="00111FD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D0">
              <w:rPr>
                <w:rFonts w:ascii="Arial" w:hAnsi="Arial" w:cs="Arial"/>
                <w:bCs/>
                <w:sz w:val="20"/>
                <w:szCs w:val="20"/>
              </w:rPr>
              <w:t>Debe coincidir con los archivos enviados</w:t>
            </w:r>
          </w:p>
        </w:tc>
      </w:tr>
    </w:tbl>
    <w:p w14:paraId="04219FC4" w14:textId="77777777" w:rsidR="000644E5" w:rsidRPr="001E26FE" w:rsidRDefault="000644E5" w:rsidP="000644E5">
      <w:pPr>
        <w:jc w:val="both"/>
        <w:rPr>
          <w:rFonts w:ascii="Arial" w:hAnsi="Arial" w:cs="Arial"/>
          <w:lang w:val="es-CO"/>
        </w:rPr>
      </w:pPr>
    </w:p>
    <w:p w14:paraId="55B33634" w14:textId="77777777" w:rsidR="008C06A2" w:rsidRPr="001E26FE" w:rsidRDefault="008C06A2" w:rsidP="000644E5">
      <w:pPr>
        <w:jc w:val="both"/>
        <w:rPr>
          <w:rFonts w:ascii="Arial" w:hAnsi="Arial" w:cs="Arial"/>
          <w:lang w:val="es-CO"/>
        </w:rPr>
      </w:pPr>
    </w:p>
    <w:p w14:paraId="18FAE245" w14:textId="77777777" w:rsidR="000644E5" w:rsidRPr="001E26FE" w:rsidRDefault="000644E5" w:rsidP="00F849F4">
      <w:pPr>
        <w:pStyle w:val="Ttulo3"/>
        <w:rPr>
          <w:rFonts w:ascii="Arial" w:hAnsi="Arial" w:cs="Arial"/>
          <w:sz w:val="24"/>
          <w:szCs w:val="24"/>
        </w:rPr>
      </w:pPr>
      <w:r w:rsidRPr="001E26FE">
        <w:rPr>
          <w:rFonts w:ascii="Arial" w:hAnsi="Arial" w:cs="Arial"/>
          <w:sz w:val="24"/>
          <w:szCs w:val="24"/>
        </w:rPr>
        <w:t>CONJUNTO DE DATOS DE SALIDA DEl servicio</w:t>
      </w:r>
    </w:p>
    <w:p w14:paraId="526C585E" w14:textId="77777777" w:rsidR="008C06A2" w:rsidRPr="001E26FE" w:rsidRDefault="008C06A2" w:rsidP="000644E5">
      <w:pPr>
        <w:jc w:val="both"/>
        <w:rPr>
          <w:rFonts w:ascii="Arial" w:hAnsi="Arial" w:cs="Arial"/>
          <w:lang w:val="es-CO"/>
        </w:rPr>
      </w:pP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99"/>
        <w:tblLayout w:type="fixed"/>
        <w:tblLook w:val="01E0" w:firstRow="1" w:lastRow="1" w:firstColumn="1" w:lastColumn="1" w:noHBand="0" w:noVBand="0"/>
      </w:tblPr>
      <w:tblGrid>
        <w:gridCol w:w="1413"/>
        <w:gridCol w:w="2126"/>
        <w:gridCol w:w="900"/>
        <w:gridCol w:w="1226"/>
        <w:gridCol w:w="993"/>
        <w:gridCol w:w="2170"/>
      </w:tblGrid>
      <w:tr w:rsidR="0018067B" w:rsidRPr="001E26FE" w14:paraId="7CFD0299" w14:textId="77777777" w:rsidTr="0018067B">
        <w:trPr>
          <w:trHeight w:val="283"/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38F461F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Dato</w:t>
            </w:r>
          </w:p>
          <w:p w14:paraId="3A81FA24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765F99E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  <w:p w14:paraId="0E25E144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E3FB063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494D4FF" w14:textId="77777777" w:rsidR="0018067B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Valor/</w:t>
            </w:r>
          </w:p>
          <w:p w14:paraId="4C5EB921" w14:textId="30FAE7A1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listas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68F107CB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Requerido</w:t>
            </w:r>
          </w:p>
          <w:p w14:paraId="01C4EAAA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/>
              </w:rPr>
            </w:pPr>
            <w:r w:rsidRPr="0018067B">
              <w:rPr>
                <w:rFonts w:ascii="Arial" w:hAnsi="Arial" w:cs="Arial"/>
                <w:color w:val="000000"/>
                <w:sz w:val="18"/>
                <w:szCs w:val="18"/>
                <w:lang w:val="es-CO"/>
              </w:rPr>
              <w:t>[SI/NO]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7A6B2F28" w14:textId="77777777" w:rsidR="000644E5" w:rsidRPr="0018067B" w:rsidRDefault="000644E5" w:rsidP="00A7110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067B">
              <w:rPr>
                <w:rFonts w:ascii="Arial" w:hAnsi="Arial" w:cs="Arial"/>
                <w:b/>
                <w:sz w:val="18"/>
                <w:szCs w:val="18"/>
              </w:rPr>
              <w:t>REGLAS O PRECONDICIONES SOBRE EL DATO</w:t>
            </w:r>
          </w:p>
        </w:tc>
      </w:tr>
      <w:tr w:rsidR="0018067B" w:rsidRPr="001E26FE" w14:paraId="4419580B" w14:textId="77777777" w:rsidTr="0018067B">
        <w:trPr>
          <w:trHeight w:val="283"/>
          <w:jc w:val="center"/>
        </w:trPr>
        <w:tc>
          <w:tcPr>
            <w:tcW w:w="1413" w:type="dxa"/>
            <w:vAlign w:val="center"/>
          </w:tcPr>
          <w:p w14:paraId="3F392E28" w14:textId="77777777" w:rsidR="0018067B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cargos_</w:t>
            </w:r>
          </w:p>
          <w:p w14:paraId="11599C19" w14:textId="3CF9337E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identificados</w:t>
            </w:r>
          </w:p>
        </w:tc>
        <w:tc>
          <w:tcPr>
            <w:tcW w:w="2126" w:type="dxa"/>
            <w:vAlign w:val="center"/>
          </w:tcPr>
          <w:p w14:paraId="35C62FF1" w14:textId="7A2D8245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Lista de cargos extraídos de los documentos</w:t>
            </w:r>
          </w:p>
        </w:tc>
        <w:tc>
          <w:tcPr>
            <w:tcW w:w="900" w:type="dxa"/>
            <w:vAlign w:val="center"/>
          </w:tcPr>
          <w:p w14:paraId="5A7314C9" w14:textId="73454D4D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Array (JSON)</w:t>
            </w:r>
          </w:p>
        </w:tc>
        <w:tc>
          <w:tcPr>
            <w:tcW w:w="1226" w:type="dxa"/>
            <w:vAlign w:val="center"/>
          </w:tcPr>
          <w:p w14:paraId="0BF13B70" w14:textId="09E2F6A5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Lista de objetos</w:t>
            </w:r>
          </w:p>
        </w:tc>
        <w:tc>
          <w:tcPr>
            <w:tcW w:w="993" w:type="dxa"/>
            <w:vAlign w:val="center"/>
          </w:tcPr>
          <w:p w14:paraId="4081F80D" w14:textId="2D72E0BF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2170" w:type="dxa"/>
            <w:vAlign w:val="center"/>
          </w:tcPr>
          <w:p w14:paraId="5515E5AF" w14:textId="62371F7F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Debe contener al menos un cargo identificado</w:t>
            </w:r>
          </w:p>
        </w:tc>
      </w:tr>
      <w:tr w:rsidR="0018067B" w:rsidRPr="001E26FE" w14:paraId="2ED9F8BB" w14:textId="77777777" w:rsidTr="0018067B">
        <w:trPr>
          <w:trHeight w:val="283"/>
          <w:jc w:val="center"/>
        </w:trPr>
        <w:tc>
          <w:tcPr>
            <w:tcW w:w="1413" w:type="dxa"/>
            <w:vAlign w:val="center"/>
          </w:tcPr>
          <w:p w14:paraId="6B03D6FD" w14:textId="77777777" w:rsidR="0018067B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32167">
              <w:rPr>
                <w:rFonts w:ascii="Arial" w:hAnsi="Arial" w:cs="Arial"/>
                <w:bCs/>
                <w:sz w:val="20"/>
                <w:szCs w:val="20"/>
              </w:rPr>
              <w:t>descripcion</w:t>
            </w:r>
            <w:proofErr w:type="spellEnd"/>
            <w:r w:rsidRPr="00632167">
              <w:rPr>
                <w:rFonts w:ascii="Arial" w:hAnsi="Arial" w:cs="Arial"/>
                <w:bCs/>
                <w:sz w:val="20"/>
                <w:szCs w:val="20"/>
              </w:rPr>
              <w:t>_</w:t>
            </w:r>
          </w:p>
          <w:p w14:paraId="1B53864D" w14:textId="0FAC9604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cargo</w:t>
            </w:r>
          </w:p>
        </w:tc>
        <w:tc>
          <w:tcPr>
            <w:tcW w:w="2126" w:type="dxa"/>
            <w:vAlign w:val="center"/>
          </w:tcPr>
          <w:p w14:paraId="6E53E574" w14:textId="7157E594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Descripción del cargo identificado</w:t>
            </w:r>
          </w:p>
        </w:tc>
        <w:tc>
          <w:tcPr>
            <w:tcW w:w="900" w:type="dxa"/>
            <w:vAlign w:val="center"/>
          </w:tcPr>
          <w:p w14:paraId="5E583A10" w14:textId="101EEDF3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String</w:t>
            </w:r>
          </w:p>
        </w:tc>
        <w:tc>
          <w:tcPr>
            <w:tcW w:w="1226" w:type="dxa"/>
            <w:vAlign w:val="center"/>
          </w:tcPr>
          <w:p w14:paraId="79B85C5D" w14:textId="642BEA39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Hasta 500 caracteres</w:t>
            </w:r>
          </w:p>
        </w:tc>
        <w:tc>
          <w:tcPr>
            <w:tcW w:w="993" w:type="dxa"/>
            <w:vAlign w:val="center"/>
          </w:tcPr>
          <w:p w14:paraId="30BC52D9" w14:textId="2074CA05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2170" w:type="dxa"/>
            <w:vAlign w:val="center"/>
          </w:tcPr>
          <w:p w14:paraId="43C31A6F" w14:textId="368A7D4A" w:rsidR="000644E5" w:rsidRPr="00632167" w:rsidRDefault="00632167" w:rsidP="006321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2167">
              <w:rPr>
                <w:rFonts w:ascii="Arial" w:hAnsi="Arial" w:cs="Arial"/>
                <w:bCs/>
                <w:sz w:val="20"/>
                <w:szCs w:val="20"/>
              </w:rPr>
              <w:t>Texto claro extraído del documento</w:t>
            </w:r>
          </w:p>
        </w:tc>
      </w:tr>
      <w:tr w:rsidR="0018067B" w:rsidRPr="001E26FE" w14:paraId="62C3FEBA" w14:textId="77777777" w:rsidTr="0018067B">
        <w:trPr>
          <w:trHeight w:val="283"/>
          <w:jc w:val="center"/>
        </w:trPr>
        <w:tc>
          <w:tcPr>
            <w:tcW w:w="1413" w:type="dxa"/>
            <w:vAlign w:val="center"/>
          </w:tcPr>
          <w:p w14:paraId="107B3037" w14:textId="77777777" w:rsidR="0018067B" w:rsidRDefault="00632167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67B">
              <w:rPr>
                <w:rFonts w:ascii="Arial" w:hAnsi="Arial" w:cs="Arial"/>
                <w:sz w:val="20"/>
                <w:szCs w:val="20"/>
              </w:rPr>
              <w:t>estado_</w:t>
            </w:r>
          </w:p>
          <w:p w14:paraId="7B27E0B1" w14:textId="0D5BA951" w:rsidR="000644E5" w:rsidRPr="0018067B" w:rsidRDefault="00632167">
            <w:pPr>
              <w:pStyle w:val="Textocomentari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67B"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2126" w:type="dxa"/>
            <w:vAlign w:val="center"/>
          </w:tcPr>
          <w:p w14:paraId="43E3E06F" w14:textId="6C42EBCB" w:rsidR="000644E5" w:rsidRPr="0018067B" w:rsidRDefault="006321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67B">
              <w:rPr>
                <w:rFonts w:ascii="Arial" w:hAnsi="Arial" w:cs="Arial"/>
                <w:sz w:val="20"/>
                <w:szCs w:val="20"/>
              </w:rPr>
              <w:t>Estado del cargo</w:t>
            </w:r>
          </w:p>
        </w:tc>
        <w:tc>
          <w:tcPr>
            <w:tcW w:w="900" w:type="dxa"/>
            <w:vAlign w:val="center"/>
          </w:tcPr>
          <w:p w14:paraId="7FEF03C1" w14:textId="2C6F3C6C" w:rsidR="000644E5" w:rsidRPr="0018067B" w:rsidRDefault="0063216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067B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226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632167" w:rsidRPr="00632167" w14:paraId="07CEDFEB" w14:textId="77777777" w:rsidTr="0018067B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489DC23" w14:textId="77777777" w:rsidR="00632167" w:rsidRPr="00632167" w:rsidRDefault="00632167" w:rsidP="00632167">
                  <w:pPr>
                    <w:spacing w:line="36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s-CO"/>
                    </w:rPr>
                  </w:pPr>
                </w:p>
              </w:tc>
            </w:tr>
          </w:tbl>
          <w:p w14:paraId="2670EC80" w14:textId="77777777" w:rsidR="00632167" w:rsidRPr="00632167" w:rsidRDefault="00632167" w:rsidP="00632167">
            <w:pPr>
              <w:spacing w:line="360" w:lineRule="auto"/>
              <w:jc w:val="both"/>
              <w:rPr>
                <w:rFonts w:ascii="Arial" w:hAnsi="Arial" w:cs="Arial"/>
                <w:vanish/>
                <w:color w:val="000000"/>
                <w:sz w:val="20"/>
                <w:szCs w:val="20"/>
                <w:lang w:val="es-CO"/>
              </w:rPr>
            </w:pPr>
          </w:p>
          <w:p w14:paraId="0F6FF77B" w14:textId="096335F7" w:rsidR="000644E5" w:rsidRPr="0018067B" w:rsidRDefault="0018067B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67B">
              <w:rPr>
                <w:rFonts w:ascii="Arial" w:hAnsi="Arial" w:cs="Arial"/>
                <w:color w:val="000000"/>
                <w:sz w:val="20"/>
                <w:szCs w:val="20"/>
              </w:rPr>
              <w:t>Procedente / No Procedente</w:t>
            </w:r>
          </w:p>
        </w:tc>
        <w:tc>
          <w:tcPr>
            <w:tcW w:w="993" w:type="dxa"/>
            <w:vAlign w:val="center"/>
          </w:tcPr>
          <w:p w14:paraId="2636799F" w14:textId="7382F222" w:rsidR="000644E5" w:rsidRPr="0018067B" w:rsidRDefault="0063216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067B"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  <w:tc>
          <w:tcPr>
            <w:tcW w:w="2170" w:type="dxa"/>
            <w:vAlign w:val="center"/>
          </w:tcPr>
          <w:p w14:paraId="12E47E0A" w14:textId="7E45167D" w:rsidR="000644E5" w:rsidRPr="0018067B" w:rsidRDefault="0063216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067B">
              <w:rPr>
                <w:rFonts w:ascii="Arial" w:hAnsi="Arial" w:cs="Arial"/>
                <w:color w:val="000000"/>
                <w:sz w:val="20"/>
                <w:szCs w:val="20"/>
              </w:rPr>
              <w:t>Clasificación según validación del concepto</w:t>
            </w:r>
          </w:p>
        </w:tc>
      </w:tr>
      <w:tr w:rsidR="0018067B" w:rsidRPr="001E26FE" w14:paraId="0BBA6EBC" w14:textId="77777777" w:rsidTr="0018067B">
        <w:trPr>
          <w:trHeight w:val="283"/>
          <w:jc w:val="center"/>
        </w:trPr>
        <w:tc>
          <w:tcPr>
            <w:tcW w:w="1413" w:type="dxa"/>
            <w:vAlign w:val="center"/>
          </w:tcPr>
          <w:p w14:paraId="39D837D9" w14:textId="2E26EBD1" w:rsidR="00632167" w:rsidRPr="0018067B" w:rsidRDefault="00632167" w:rsidP="001806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8067B">
              <w:rPr>
                <w:rFonts w:ascii="Arial" w:hAnsi="Arial" w:cs="Arial"/>
                <w:bCs/>
                <w:sz w:val="20"/>
                <w:szCs w:val="20"/>
              </w:rPr>
              <w:t>archivo_resultado</w:t>
            </w:r>
            <w:proofErr w:type="spellEnd"/>
          </w:p>
        </w:tc>
        <w:tc>
          <w:tcPr>
            <w:tcW w:w="2126" w:type="dxa"/>
            <w:vAlign w:val="center"/>
          </w:tcPr>
          <w:p w14:paraId="36E362E3" w14:textId="55F1D9FD" w:rsidR="00632167" w:rsidRPr="0018067B" w:rsidRDefault="00632167" w:rsidP="001806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8067B">
              <w:rPr>
                <w:rFonts w:ascii="Arial" w:hAnsi="Arial" w:cs="Arial"/>
                <w:bCs/>
                <w:sz w:val="20"/>
                <w:szCs w:val="20"/>
              </w:rPr>
              <w:t>Documento generado con cargos validados</w:t>
            </w:r>
          </w:p>
        </w:tc>
        <w:tc>
          <w:tcPr>
            <w:tcW w:w="900" w:type="dxa"/>
            <w:vAlign w:val="center"/>
          </w:tcPr>
          <w:p w14:paraId="4C557D40" w14:textId="194AC3D7" w:rsidR="00632167" w:rsidRPr="0018067B" w:rsidRDefault="00632167" w:rsidP="001806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8067B">
              <w:rPr>
                <w:rFonts w:ascii="Arial" w:hAnsi="Arial" w:cs="Arial"/>
                <w:bCs/>
                <w:sz w:val="20"/>
                <w:szCs w:val="20"/>
              </w:rPr>
              <w:t>File (TXT/PDF)</w:t>
            </w:r>
          </w:p>
        </w:tc>
        <w:tc>
          <w:tcPr>
            <w:tcW w:w="1226" w:type="dxa"/>
            <w:vAlign w:val="center"/>
          </w:tcPr>
          <w:p w14:paraId="06B2D17A" w14:textId="5A5FE7F9" w:rsidR="00632167" w:rsidRPr="0018067B" w:rsidRDefault="00632167" w:rsidP="001806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8067B">
              <w:rPr>
                <w:rFonts w:ascii="Arial" w:hAnsi="Arial" w:cs="Arial"/>
                <w:bCs/>
                <w:sz w:val="20"/>
                <w:szCs w:val="20"/>
              </w:rPr>
              <w:t>.</w:t>
            </w:r>
            <w:proofErr w:type="spellStart"/>
            <w:r w:rsidRPr="0018067B">
              <w:rPr>
                <w:rFonts w:ascii="Arial" w:hAnsi="Arial" w:cs="Arial"/>
                <w:bCs/>
                <w:sz w:val="20"/>
                <w:szCs w:val="20"/>
              </w:rPr>
              <w:t>txt</w:t>
            </w:r>
            <w:proofErr w:type="spellEnd"/>
            <w:r w:rsidRPr="0018067B">
              <w:rPr>
                <w:rFonts w:ascii="Arial" w:hAnsi="Arial" w:cs="Arial"/>
                <w:bCs/>
                <w:sz w:val="20"/>
                <w:szCs w:val="20"/>
              </w:rPr>
              <w:t>, .</w:t>
            </w:r>
            <w:proofErr w:type="spellStart"/>
            <w:r w:rsidRPr="0018067B">
              <w:rPr>
                <w:rFonts w:ascii="Arial" w:hAnsi="Arial" w:cs="Arial"/>
                <w:bCs/>
                <w:sz w:val="20"/>
                <w:szCs w:val="20"/>
              </w:rPr>
              <w:t>pdf</w:t>
            </w:r>
            <w:proofErr w:type="spellEnd"/>
          </w:p>
        </w:tc>
        <w:tc>
          <w:tcPr>
            <w:tcW w:w="993" w:type="dxa"/>
            <w:vAlign w:val="center"/>
          </w:tcPr>
          <w:p w14:paraId="151AE4E7" w14:textId="08FBBB94" w:rsidR="00632167" w:rsidRPr="0018067B" w:rsidRDefault="00632167" w:rsidP="001806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8067B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2170" w:type="dxa"/>
            <w:vAlign w:val="center"/>
          </w:tcPr>
          <w:p w14:paraId="43CC3282" w14:textId="7ED5594B" w:rsidR="00632167" w:rsidRPr="0018067B" w:rsidRDefault="00632167" w:rsidP="001806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8067B">
              <w:rPr>
                <w:rFonts w:ascii="Arial" w:hAnsi="Arial" w:cs="Arial"/>
                <w:bCs/>
                <w:sz w:val="20"/>
                <w:szCs w:val="20"/>
              </w:rPr>
              <w:t>Archivo descargable generado por el sistema</w:t>
            </w:r>
          </w:p>
        </w:tc>
      </w:tr>
    </w:tbl>
    <w:p w14:paraId="4478E2AF" w14:textId="77777777" w:rsidR="000644E5" w:rsidRPr="001E26FE" w:rsidRDefault="000644E5" w:rsidP="009C3E0F">
      <w:pPr>
        <w:jc w:val="both"/>
        <w:rPr>
          <w:rFonts w:ascii="Arial" w:hAnsi="Arial" w:cs="Arial"/>
        </w:rPr>
      </w:pPr>
    </w:p>
    <w:p w14:paraId="277CDFD6" w14:textId="4F619943" w:rsidR="00BC7EAA" w:rsidRPr="001E26FE" w:rsidRDefault="00BC7EAA" w:rsidP="00F849F4">
      <w:pPr>
        <w:pStyle w:val="Ttulo3"/>
        <w:rPr>
          <w:rFonts w:ascii="Arial" w:hAnsi="Arial" w:cs="Arial"/>
          <w:sz w:val="24"/>
          <w:szCs w:val="24"/>
        </w:rPr>
      </w:pPr>
      <w:r w:rsidRPr="001E26FE">
        <w:rPr>
          <w:rFonts w:ascii="Arial" w:hAnsi="Arial" w:cs="Arial"/>
          <w:sz w:val="24"/>
          <w:szCs w:val="24"/>
        </w:rPr>
        <w:t>REQUERIMIENTOS NO FUNCIONALES</w:t>
      </w:r>
    </w:p>
    <w:p w14:paraId="34D69773" w14:textId="77777777" w:rsidR="00BC7EAA" w:rsidRPr="001E26FE" w:rsidRDefault="00BC7EAA" w:rsidP="009C3E0F">
      <w:pPr>
        <w:jc w:val="both"/>
        <w:rPr>
          <w:rFonts w:ascii="Arial" w:hAnsi="Arial" w:cs="Arial"/>
        </w:rPr>
      </w:pPr>
    </w:p>
    <w:p w14:paraId="7264D374" w14:textId="77777777" w:rsidR="0018067B" w:rsidRDefault="0018067B" w:rsidP="0018067B">
      <w:pPr>
        <w:jc w:val="both"/>
        <w:rPr>
          <w:rFonts w:ascii="Arial" w:hAnsi="Arial" w:cs="Arial"/>
          <w:sz w:val="22"/>
          <w:szCs w:val="22"/>
        </w:rPr>
      </w:pPr>
      <w:r w:rsidRPr="0018067B">
        <w:rPr>
          <w:rFonts w:ascii="Arial" w:hAnsi="Arial" w:cs="Arial"/>
          <w:sz w:val="22"/>
          <w:szCs w:val="22"/>
        </w:rPr>
        <w:t>El servicio implementa control de acceso mediante restricción por direcciones IP autorizadas, evitando el uso de autenticación por usuario y contraseña. La autorización se gestiona a nivel de red, permitiendo únicamente el acceso desde orígenes confiables definidos por la Entidad.</w:t>
      </w:r>
    </w:p>
    <w:p w14:paraId="401447A0" w14:textId="77777777" w:rsidR="0018067B" w:rsidRPr="0018067B" w:rsidRDefault="0018067B" w:rsidP="0018067B">
      <w:pPr>
        <w:jc w:val="both"/>
        <w:rPr>
          <w:rFonts w:ascii="Arial" w:hAnsi="Arial" w:cs="Arial"/>
          <w:sz w:val="22"/>
          <w:szCs w:val="22"/>
        </w:rPr>
      </w:pPr>
    </w:p>
    <w:p w14:paraId="2110FC75" w14:textId="77777777" w:rsidR="0018067B" w:rsidRDefault="0018067B" w:rsidP="0018067B">
      <w:pPr>
        <w:jc w:val="both"/>
        <w:rPr>
          <w:rFonts w:ascii="Arial" w:hAnsi="Arial" w:cs="Arial"/>
          <w:sz w:val="22"/>
          <w:szCs w:val="22"/>
        </w:rPr>
      </w:pPr>
      <w:r w:rsidRPr="0018067B">
        <w:rPr>
          <w:rFonts w:ascii="Arial" w:hAnsi="Arial" w:cs="Arial"/>
          <w:sz w:val="22"/>
          <w:szCs w:val="22"/>
        </w:rPr>
        <w:t>Debe garantizar seguridad y confidencialidad de la información, considerando el manejo de datos sensibles. Se implementan mecanismos de auditoría para la trazabilidad de accesos y procesamiento, así como controles para asegurar la integridad de los datos durante todo el flujo.</w:t>
      </w:r>
    </w:p>
    <w:p w14:paraId="2DF97566" w14:textId="77777777" w:rsidR="0018067B" w:rsidRPr="0018067B" w:rsidRDefault="0018067B" w:rsidP="0018067B">
      <w:pPr>
        <w:jc w:val="both"/>
        <w:rPr>
          <w:rFonts w:ascii="Arial" w:hAnsi="Arial" w:cs="Arial"/>
          <w:sz w:val="22"/>
          <w:szCs w:val="22"/>
        </w:rPr>
      </w:pPr>
    </w:p>
    <w:p w14:paraId="23B1EB59" w14:textId="77777777" w:rsidR="0018067B" w:rsidRPr="0018067B" w:rsidRDefault="0018067B" w:rsidP="0018067B">
      <w:pPr>
        <w:jc w:val="both"/>
        <w:rPr>
          <w:rFonts w:ascii="Arial" w:hAnsi="Arial" w:cs="Arial"/>
          <w:sz w:val="22"/>
          <w:szCs w:val="22"/>
        </w:rPr>
      </w:pPr>
      <w:r w:rsidRPr="0018067B">
        <w:rPr>
          <w:rFonts w:ascii="Arial" w:hAnsi="Arial" w:cs="Arial"/>
          <w:sz w:val="22"/>
          <w:szCs w:val="22"/>
        </w:rPr>
        <w:t>El servicio tendrá disponibilidad en horario laboral, con tiempos de respuesta acordes al procesamiento de documentos. Se contempla política de reintentos ante fallos y control de cuota por IP para evitar sobrecarga del servicio.</w:t>
      </w:r>
    </w:p>
    <w:p w14:paraId="08653D27" w14:textId="77777777" w:rsidR="000C28F0" w:rsidRPr="001E26FE" w:rsidRDefault="000C28F0" w:rsidP="009C3E0F">
      <w:pPr>
        <w:jc w:val="both"/>
        <w:rPr>
          <w:rFonts w:ascii="Arial" w:hAnsi="Arial" w:cs="Arial"/>
          <w:lang w:val="es-CO"/>
        </w:rPr>
      </w:pPr>
    </w:p>
    <w:p w14:paraId="657C4CD5" w14:textId="561EFAA1" w:rsidR="00333C07" w:rsidRPr="001E26FE" w:rsidRDefault="00333C07" w:rsidP="00F849F4">
      <w:pPr>
        <w:pStyle w:val="Ttulo1"/>
        <w:rPr>
          <w:rFonts w:ascii="Arial" w:hAnsi="Arial"/>
        </w:rPr>
      </w:pPr>
      <w:r w:rsidRPr="001E26FE">
        <w:rPr>
          <w:rFonts w:ascii="Arial" w:hAnsi="Arial"/>
        </w:rPr>
        <w:t>APROBACIÓN</w:t>
      </w:r>
      <w:r w:rsidR="000C28F0" w:rsidRPr="001E26FE">
        <w:rPr>
          <w:rFonts w:ascii="Arial" w:hAnsi="Arial"/>
        </w:rPr>
        <w:t xml:space="preserve"> DE LA CARACTERIZACIÓN FUNCIONAL DEL SERVICIO WEB</w:t>
      </w:r>
      <w:r w:rsidRPr="001E26FE">
        <w:rPr>
          <w:rFonts w:ascii="Arial" w:hAnsi="Arial"/>
        </w:rPr>
        <w:t xml:space="preserve">                     </w:t>
      </w:r>
    </w:p>
    <w:p w14:paraId="3A012C7B" w14:textId="77777777" w:rsidR="00F849F4" w:rsidRPr="001E26FE" w:rsidRDefault="00F849F4" w:rsidP="009C3E0F">
      <w:pPr>
        <w:jc w:val="both"/>
        <w:rPr>
          <w:rFonts w:ascii="Arial" w:hAnsi="Arial" w:cs="Arial"/>
          <w:color w:val="000000" w:themeColor="text1"/>
        </w:rPr>
      </w:pPr>
    </w:p>
    <w:p w14:paraId="19216603" w14:textId="33575FC1" w:rsidR="00513A4E" w:rsidRPr="00E75290" w:rsidRDefault="00FD7029" w:rsidP="009C3E0F">
      <w:pPr>
        <w:jc w:val="both"/>
        <w:rPr>
          <w:rFonts w:ascii="Arial" w:hAnsi="Arial" w:cs="Arial"/>
          <w:sz w:val="22"/>
          <w:szCs w:val="22"/>
        </w:rPr>
      </w:pPr>
      <w:r w:rsidRPr="00E75290">
        <w:rPr>
          <w:rFonts w:ascii="Arial" w:hAnsi="Arial" w:cs="Arial"/>
          <w:sz w:val="22"/>
          <w:szCs w:val="22"/>
        </w:rPr>
        <w:t xml:space="preserve">Con base en la caracterización realizada en el presente documento para la especificación funcional del servicio web para intercambio de información se aprueba el documento. </w:t>
      </w:r>
    </w:p>
    <w:p w14:paraId="6AE19F9F" w14:textId="77777777" w:rsidR="002C28CB" w:rsidRPr="001E26FE" w:rsidRDefault="002C28CB" w:rsidP="009C3E0F">
      <w:pPr>
        <w:jc w:val="both"/>
        <w:rPr>
          <w:rFonts w:ascii="Arial" w:hAnsi="Arial" w:cs="Aria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  <w:gridCol w:w="1559"/>
        <w:gridCol w:w="1985"/>
      </w:tblGrid>
      <w:tr w:rsidR="00A71104" w:rsidRPr="001E26FE" w14:paraId="06C02124" w14:textId="77777777" w:rsidTr="00E75290">
        <w:trPr>
          <w:trHeight w:val="425"/>
        </w:trPr>
        <w:tc>
          <w:tcPr>
            <w:tcW w:w="2552" w:type="dxa"/>
            <w:shd w:val="clear" w:color="auto" w:fill="B3E5A1" w:themeFill="accent6" w:themeFillTint="66"/>
            <w:vAlign w:val="center"/>
          </w:tcPr>
          <w:p w14:paraId="006B9129" w14:textId="77777777" w:rsidR="00A71104" w:rsidRPr="001E26FE" w:rsidRDefault="00A71104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Nombre</w:t>
            </w:r>
          </w:p>
        </w:tc>
        <w:tc>
          <w:tcPr>
            <w:tcW w:w="2835" w:type="dxa"/>
            <w:shd w:val="clear" w:color="auto" w:fill="B3E5A1" w:themeFill="accent6" w:themeFillTint="66"/>
            <w:vAlign w:val="center"/>
          </w:tcPr>
          <w:p w14:paraId="39AC81D9" w14:textId="77777777" w:rsidR="00A71104" w:rsidRPr="001E26FE" w:rsidRDefault="00A71104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Dependencia</w:t>
            </w:r>
          </w:p>
        </w:tc>
        <w:tc>
          <w:tcPr>
            <w:tcW w:w="1559" w:type="dxa"/>
            <w:shd w:val="clear" w:color="auto" w:fill="B3E5A1" w:themeFill="accent6" w:themeFillTint="66"/>
            <w:vAlign w:val="center"/>
          </w:tcPr>
          <w:p w14:paraId="29FE4544" w14:textId="77777777" w:rsidR="00A71104" w:rsidRPr="001E26FE" w:rsidRDefault="00A71104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Teléfono</w:t>
            </w:r>
          </w:p>
        </w:tc>
        <w:tc>
          <w:tcPr>
            <w:tcW w:w="1985" w:type="dxa"/>
            <w:shd w:val="clear" w:color="auto" w:fill="B3E5A1" w:themeFill="accent6" w:themeFillTint="66"/>
            <w:vAlign w:val="center"/>
          </w:tcPr>
          <w:p w14:paraId="1AB40212" w14:textId="77777777" w:rsidR="00A71104" w:rsidRPr="001E26FE" w:rsidRDefault="00A71104">
            <w:pPr>
              <w:pStyle w:val="Piedepgina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E26FE">
              <w:rPr>
                <w:rFonts w:ascii="Arial" w:hAnsi="Arial" w:cs="Arial"/>
                <w:b/>
                <w:bCs/>
                <w:sz w:val="24"/>
              </w:rPr>
              <w:t>Firma</w:t>
            </w:r>
          </w:p>
        </w:tc>
      </w:tr>
      <w:tr w:rsidR="00A71104" w:rsidRPr="001E26FE" w14:paraId="3972744E" w14:textId="77777777" w:rsidTr="00E75290">
        <w:trPr>
          <w:trHeight w:val="403"/>
        </w:trPr>
        <w:tc>
          <w:tcPr>
            <w:tcW w:w="2552" w:type="dxa"/>
            <w:shd w:val="clear" w:color="auto" w:fill="FFFFFF"/>
          </w:tcPr>
          <w:p w14:paraId="13C42930" w14:textId="570970AA" w:rsidR="00A71104" w:rsidRPr="001E26FE" w:rsidRDefault="00E75290">
            <w:pPr>
              <w:jc w:val="both"/>
              <w:rPr>
                <w:rFonts w:ascii="Arial" w:hAnsi="Arial" w:cs="Arial"/>
                <w:color w:val="A6A6A6"/>
              </w:rPr>
            </w:pPr>
            <w:proofErr w:type="spellStart"/>
            <w:r>
              <w:rPr>
                <w:rFonts w:ascii="Arial" w:hAnsi="Arial" w:cs="Arial"/>
                <w:color w:val="A6A6A6"/>
              </w:rPr>
              <w:t>Jose</w:t>
            </w:r>
            <w:proofErr w:type="spellEnd"/>
            <w:r>
              <w:rPr>
                <w:rFonts w:ascii="Arial" w:hAnsi="Arial" w:cs="Arial"/>
                <w:color w:val="A6A6A6"/>
              </w:rPr>
              <w:t xml:space="preserve"> Daniel Monroy</w:t>
            </w:r>
          </w:p>
        </w:tc>
        <w:tc>
          <w:tcPr>
            <w:tcW w:w="2835" w:type="dxa"/>
            <w:shd w:val="clear" w:color="auto" w:fill="FFFFFF"/>
          </w:tcPr>
          <w:p w14:paraId="676CD85F" w14:textId="4FDDF0F6" w:rsidR="00A71104" w:rsidRPr="001E26FE" w:rsidRDefault="00E75290">
            <w:pPr>
              <w:jc w:val="both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 xml:space="preserve">Oficina Asesora </w:t>
            </w:r>
            <w:proofErr w:type="spellStart"/>
            <w:r>
              <w:rPr>
                <w:rFonts w:ascii="Arial" w:hAnsi="Arial" w:cs="Arial"/>
                <w:color w:val="A6A6A6"/>
              </w:rPr>
              <w:t>Juridica</w:t>
            </w:r>
            <w:proofErr w:type="spellEnd"/>
            <w:r>
              <w:rPr>
                <w:rFonts w:ascii="Arial" w:hAnsi="Arial" w:cs="Arial"/>
                <w:color w:val="A6A6A6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14:paraId="55B5AEB8" w14:textId="77777777" w:rsidR="00A71104" w:rsidRPr="001E26FE" w:rsidRDefault="00A71104">
            <w:pPr>
              <w:jc w:val="both"/>
              <w:rPr>
                <w:rFonts w:ascii="Arial" w:hAnsi="Arial" w:cs="Arial"/>
                <w:color w:val="A6A6A6"/>
              </w:rPr>
            </w:pPr>
          </w:p>
        </w:tc>
        <w:tc>
          <w:tcPr>
            <w:tcW w:w="1985" w:type="dxa"/>
            <w:shd w:val="clear" w:color="auto" w:fill="FFFFFF"/>
          </w:tcPr>
          <w:p w14:paraId="35FCAC80" w14:textId="77777777" w:rsidR="00A71104" w:rsidRPr="001E26FE" w:rsidRDefault="00A71104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A71104" w:rsidRPr="001E26FE" w14:paraId="187CD976" w14:textId="77777777" w:rsidTr="00E75290">
        <w:trPr>
          <w:trHeight w:val="410"/>
        </w:trPr>
        <w:tc>
          <w:tcPr>
            <w:tcW w:w="2552" w:type="dxa"/>
            <w:shd w:val="clear" w:color="auto" w:fill="FFFFFF"/>
          </w:tcPr>
          <w:p w14:paraId="76E4AAF3" w14:textId="54937DC2" w:rsidR="00A71104" w:rsidRPr="001E26FE" w:rsidRDefault="00E75290">
            <w:pPr>
              <w:jc w:val="both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>Yiseth Varela</w:t>
            </w:r>
          </w:p>
        </w:tc>
        <w:tc>
          <w:tcPr>
            <w:tcW w:w="2835" w:type="dxa"/>
            <w:shd w:val="clear" w:color="auto" w:fill="FFFFFF"/>
          </w:tcPr>
          <w:p w14:paraId="3D7F2B95" w14:textId="5590285D" w:rsidR="00A71104" w:rsidRPr="001E26FE" w:rsidRDefault="00E75290">
            <w:pPr>
              <w:jc w:val="both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 xml:space="preserve">OTI </w:t>
            </w:r>
          </w:p>
        </w:tc>
        <w:tc>
          <w:tcPr>
            <w:tcW w:w="1559" w:type="dxa"/>
            <w:shd w:val="clear" w:color="auto" w:fill="FFFFFF"/>
          </w:tcPr>
          <w:p w14:paraId="52B7BDFB" w14:textId="5EDBE33C" w:rsidR="00A71104" w:rsidRPr="001E26FE" w:rsidRDefault="00E75290">
            <w:pPr>
              <w:jc w:val="both"/>
              <w:rPr>
                <w:rFonts w:ascii="Arial" w:hAnsi="Arial" w:cs="Arial"/>
                <w:color w:val="A6A6A6"/>
              </w:rPr>
            </w:pPr>
            <w:r>
              <w:rPr>
                <w:rFonts w:ascii="Arial" w:hAnsi="Arial" w:cs="Arial"/>
                <w:color w:val="A6A6A6"/>
              </w:rPr>
              <w:t>3124922847</w:t>
            </w:r>
          </w:p>
        </w:tc>
        <w:tc>
          <w:tcPr>
            <w:tcW w:w="1985" w:type="dxa"/>
            <w:shd w:val="clear" w:color="auto" w:fill="FFFFFF"/>
          </w:tcPr>
          <w:p w14:paraId="6E0031A1" w14:textId="77777777" w:rsidR="00A71104" w:rsidRPr="001E26FE" w:rsidRDefault="00A71104">
            <w:pPr>
              <w:jc w:val="both"/>
              <w:rPr>
                <w:rFonts w:ascii="Arial" w:hAnsi="Arial" w:cs="Arial"/>
                <w:color w:val="A6A6A6"/>
              </w:rPr>
            </w:pPr>
          </w:p>
        </w:tc>
      </w:tr>
    </w:tbl>
    <w:p w14:paraId="3D6CCF49" w14:textId="77777777" w:rsidR="008B7CFE" w:rsidRPr="001E26FE" w:rsidRDefault="008B7CFE" w:rsidP="00A71104">
      <w:pPr>
        <w:jc w:val="both"/>
        <w:rPr>
          <w:rFonts w:ascii="Arial" w:hAnsi="Arial" w:cs="Arial"/>
        </w:rPr>
      </w:pPr>
    </w:p>
    <w:sectPr w:rsidR="008B7CFE" w:rsidRPr="001E26FE" w:rsidSect="00860CB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291" w:right="1701" w:bottom="1701" w:left="1701" w:header="731" w:footer="65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520D" w14:textId="77777777" w:rsidR="004A68D2" w:rsidRDefault="004A68D2">
      <w:r>
        <w:separator/>
      </w:r>
    </w:p>
  </w:endnote>
  <w:endnote w:type="continuationSeparator" w:id="0">
    <w:p w14:paraId="3DCFA2B1" w14:textId="77777777" w:rsidR="004A68D2" w:rsidRDefault="004A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Script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35 Thin">
    <w:charset w:val="00"/>
    <w:family w:val="auto"/>
    <w:pitch w:val="variable"/>
    <w:sig w:usb0="E00002FF" w:usb1="5000785B" w:usb2="00000000" w:usb3="00000000" w:csb0="0000019F" w:csb1="00000000"/>
  </w:font>
  <w:font w:name="Helvetica 45 Light">
    <w:charset w:val="00"/>
    <w:family w:val="swiss"/>
    <w:pitch w:val="variable"/>
    <w:sig w:usb0="800000AF" w:usb1="4000204A" w:usb2="00000000" w:usb3="00000000" w:csb0="00000001" w:csb1="00000000"/>
  </w:font>
  <w:font w:name="Helvetica 65 Medium"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657D" w14:textId="77777777" w:rsidR="00DD4DFA" w:rsidRDefault="00DD4DFA" w:rsidP="00A71104">
    <w:pPr>
      <w:pStyle w:val="Piedepgina"/>
      <w:ind w:right="360" w:firstLine="360"/>
    </w:pPr>
    <w:bookmarkStart w:id="0" w:name="_Toc499252665"/>
    <w:bookmarkEnd w:id="0"/>
  </w:p>
  <w:p w14:paraId="60F9485D" w14:textId="36AC8572" w:rsidR="3218E695" w:rsidRDefault="3218E695" w:rsidP="3218E695">
    <w:pPr>
      <w:pStyle w:val="Piedepgina"/>
      <w:ind w:right="360" w:firstLine="36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FDC9" w14:textId="77777777" w:rsidR="00C217BF" w:rsidRPr="00DC7CA2" w:rsidRDefault="3218E695" w:rsidP="3218E695">
    <w:pPr>
      <w:pStyle w:val="Estilo4"/>
    </w:pPr>
    <w:r w:rsidRPr="004C2AD2">
      <w:t xml:space="preserve">Página </w:t>
    </w:r>
    <w:r w:rsidR="00C217BF" w:rsidRPr="004C2AD2">
      <w:fldChar w:fldCharType="begin"/>
    </w:r>
    <w:r w:rsidR="00C217BF" w:rsidRPr="004C2AD2">
      <w:instrText xml:space="preserve"> PAGE </w:instrText>
    </w:r>
    <w:r w:rsidR="00C217BF" w:rsidRPr="004C2AD2">
      <w:fldChar w:fldCharType="separate"/>
    </w:r>
    <w:r>
      <w:t>8</w:t>
    </w:r>
    <w:r w:rsidR="00C217BF" w:rsidRPr="004C2AD2">
      <w:fldChar w:fldCharType="end"/>
    </w:r>
    <w:r w:rsidRPr="004C2AD2">
      <w:t xml:space="preserve"> de </w:t>
    </w:r>
    <w:r w:rsidR="00C217BF" w:rsidRPr="004C2AD2">
      <w:fldChar w:fldCharType="begin"/>
    </w:r>
    <w:r w:rsidR="00C217BF" w:rsidRPr="004C2AD2">
      <w:instrText xml:space="preserve"> NUMPAGES </w:instrText>
    </w:r>
    <w:r w:rsidR="00C217BF" w:rsidRPr="004C2AD2">
      <w:fldChar w:fldCharType="separate"/>
    </w:r>
    <w:r>
      <w:t>11</w:t>
    </w:r>
    <w:r w:rsidR="00C217BF" w:rsidRPr="004C2AD2">
      <w:fldChar w:fldCharType="end"/>
    </w:r>
  </w:p>
  <w:p w14:paraId="4BDED006" w14:textId="77777777" w:rsidR="00DD4DFA" w:rsidRPr="001707B7" w:rsidRDefault="00DD4DFA" w:rsidP="0038768C">
    <w:pPr>
      <w:pStyle w:val="Estilo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029B" w14:textId="77777777" w:rsidR="00C217BF" w:rsidRPr="00DC7CA2" w:rsidRDefault="003E526F" w:rsidP="003E526F">
    <w:pPr>
      <w:pStyle w:val="Estilo1"/>
    </w:pPr>
    <w:r>
      <w:tab/>
    </w:r>
    <w:r>
      <w:tab/>
    </w:r>
    <w:r w:rsidR="00C217BF" w:rsidRPr="004C2AD2">
      <w:t xml:space="preserve">Página </w:t>
    </w:r>
    <w:r w:rsidR="00C217BF" w:rsidRPr="004C2AD2">
      <w:fldChar w:fldCharType="begin"/>
    </w:r>
    <w:r w:rsidR="00C217BF" w:rsidRPr="004C2AD2">
      <w:instrText xml:space="preserve"> PAGE </w:instrText>
    </w:r>
    <w:r w:rsidR="00C217BF" w:rsidRPr="004C2AD2">
      <w:fldChar w:fldCharType="separate"/>
    </w:r>
    <w:r w:rsidR="007E41E1">
      <w:t>1</w:t>
    </w:r>
    <w:r w:rsidR="00C217BF" w:rsidRPr="004C2AD2">
      <w:fldChar w:fldCharType="end"/>
    </w:r>
    <w:r w:rsidR="00C217BF" w:rsidRPr="004C2AD2">
      <w:t xml:space="preserve"> de </w:t>
    </w:r>
    <w:r w:rsidR="00C217BF" w:rsidRPr="004C2AD2">
      <w:fldChar w:fldCharType="begin"/>
    </w:r>
    <w:r w:rsidR="00C217BF" w:rsidRPr="004C2AD2">
      <w:instrText xml:space="preserve"> NUMPAGES </w:instrText>
    </w:r>
    <w:r w:rsidR="00C217BF" w:rsidRPr="004C2AD2">
      <w:fldChar w:fldCharType="separate"/>
    </w:r>
    <w:r w:rsidR="007E41E1">
      <w:t>11</w:t>
    </w:r>
    <w:r w:rsidR="00C217BF" w:rsidRPr="004C2AD2">
      <w:fldChar w:fldCharType="end"/>
    </w:r>
  </w:p>
  <w:p w14:paraId="7051F2A3" w14:textId="77777777" w:rsidR="00C217BF" w:rsidRDefault="00C217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AE1A7" w14:textId="77777777" w:rsidR="004A68D2" w:rsidRDefault="004A68D2">
      <w:r>
        <w:separator/>
      </w:r>
    </w:p>
  </w:footnote>
  <w:footnote w:type="continuationSeparator" w:id="0">
    <w:p w14:paraId="66EFDB79" w14:textId="77777777" w:rsidR="004A68D2" w:rsidRDefault="004A6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373"/>
      <w:gridCol w:w="4485"/>
      <w:gridCol w:w="1215"/>
      <w:gridCol w:w="1425"/>
    </w:tblGrid>
    <w:tr w:rsidR="00860CB8" w14:paraId="7FDB2119" w14:textId="77777777" w:rsidTr="00860CB8">
      <w:trPr>
        <w:trHeight w:val="420"/>
      </w:trPr>
      <w:tc>
        <w:tcPr>
          <w:tcW w:w="2373" w:type="dxa"/>
          <w:vMerge w:val="restart"/>
          <w:tcMar>
            <w:left w:w="108" w:type="dxa"/>
            <w:right w:w="108" w:type="dxa"/>
          </w:tcMar>
          <w:vAlign w:val="center"/>
        </w:tcPr>
        <w:p w14:paraId="4EAD2902" w14:textId="77777777" w:rsidR="00860CB8" w:rsidRDefault="00860CB8" w:rsidP="00860CB8">
          <w:r>
            <w:rPr>
              <w:noProof/>
            </w:rPr>
            <w:drawing>
              <wp:inline distT="0" distB="0" distL="0" distR="0" wp14:anchorId="5A3A534B" wp14:editId="38EF13F4">
                <wp:extent cx="1410758" cy="819150"/>
                <wp:effectExtent l="0" t="0" r="0" b="0"/>
                <wp:docPr id="85425126" name="drawing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425126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937" cy="82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85" w:type="dxa"/>
          <w:vMerge w:val="restart"/>
          <w:tcMar>
            <w:left w:w="108" w:type="dxa"/>
            <w:right w:w="108" w:type="dxa"/>
          </w:tcMar>
          <w:vAlign w:val="center"/>
        </w:tcPr>
        <w:p w14:paraId="640B12D5" w14:textId="77777777" w:rsidR="00860CB8" w:rsidRDefault="00860CB8" w:rsidP="00860CB8">
          <w:pPr>
            <w:jc w:val="center"/>
          </w:pPr>
          <w:r w:rsidRPr="3218E695">
            <w:rPr>
              <w:rFonts w:ascii="Arial" w:eastAsia="Arial" w:hAnsi="Arial" w:cs="Arial"/>
              <w:b/>
              <w:bCs/>
              <w:sz w:val="20"/>
              <w:szCs w:val="20"/>
            </w:rPr>
            <w:t>CARACTERIZACIÓN FUNCIONAL SERVICIOS DE INTEROPERABILIDAD</w:t>
          </w:r>
        </w:p>
      </w:tc>
      <w:tc>
        <w:tcPr>
          <w:tcW w:w="1215" w:type="dxa"/>
          <w:tcMar>
            <w:left w:w="108" w:type="dxa"/>
            <w:right w:w="108" w:type="dxa"/>
          </w:tcMar>
          <w:vAlign w:val="center"/>
        </w:tcPr>
        <w:p w14:paraId="17DE5ECE" w14:textId="77777777" w:rsidR="00860CB8" w:rsidRDefault="00860CB8" w:rsidP="00860CB8">
          <w:r w:rsidRPr="7723E706">
            <w:rPr>
              <w:rFonts w:ascii="Arial" w:eastAsia="Arial" w:hAnsi="Arial" w:cs="Arial"/>
              <w:b/>
              <w:bCs/>
              <w:color w:val="000000" w:themeColor="text1"/>
              <w:sz w:val="20"/>
              <w:szCs w:val="20"/>
            </w:rPr>
            <w:t>Fecha:</w:t>
          </w:r>
        </w:p>
      </w:tc>
      <w:tc>
        <w:tcPr>
          <w:tcW w:w="1425" w:type="dxa"/>
          <w:tcMar>
            <w:left w:w="108" w:type="dxa"/>
            <w:right w:w="108" w:type="dxa"/>
          </w:tcMar>
          <w:vAlign w:val="center"/>
        </w:tcPr>
        <w:p w14:paraId="48E7CE1E" w14:textId="77777777" w:rsidR="00860CB8" w:rsidRDefault="00860CB8" w:rsidP="00860CB8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11-11-2025</w:t>
          </w:r>
        </w:p>
      </w:tc>
    </w:tr>
    <w:tr w:rsidR="00860CB8" w14:paraId="7A5B7500" w14:textId="77777777" w:rsidTr="00860CB8">
      <w:trPr>
        <w:trHeight w:val="420"/>
      </w:trPr>
      <w:tc>
        <w:tcPr>
          <w:tcW w:w="2373" w:type="dxa"/>
          <w:vMerge/>
          <w:vAlign w:val="center"/>
        </w:tcPr>
        <w:p w14:paraId="1491B1DF" w14:textId="77777777" w:rsidR="00860CB8" w:rsidRDefault="00860CB8" w:rsidP="00860CB8"/>
      </w:tc>
      <w:tc>
        <w:tcPr>
          <w:tcW w:w="4485" w:type="dxa"/>
          <w:vMerge/>
          <w:vAlign w:val="center"/>
        </w:tcPr>
        <w:p w14:paraId="3461802B" w14:textId="77777777" w:rsidR="00860CB8" w:rsidRDefault="00860CB8" w:rsidP="00860CB8"/>
      </w:tc>
      <w:tc>
        <w:tcPr>
          <w:tcW w:w="1215" w:type="dxa"/>
          <w:tcMar>
            <w:left w:w="108" w:type="dxa"/>
            <w:right w:w="108" w:type="dxa"/>
          </w:tcMar>
          <w:vAlign w:val="center"/>
        </w:tcPr>
        <w:p w14:paraId="1B7EC864" w14:textId="77777777" w:rsidR="00860CB8" w:rsidRDefault="00860CB8" w:rsidP="00860CB8">
          <w:r w:rsidRPr="7723E706">
            <w:rPr>
              <w:rFonts w:ascii="Arial" w:eastAsia="Arial" w:hAnsi="Arial" w:cs="Arial"/>
              <w:b/>
              <w:bCs/>
              <w:color w:val="000000" w:themeColor="text1"/>
              <w:sz w:val="20"/>
              <w:szCs w:val="20"/>
            </w:rPr>
            <w:t>Versión:</w:t>
          </w:r>
        </w:p>
      </w:tc>
      <w:tc>
        <w:tcPr>
          <w:tcW w:w="1425" w:type="dxa"/>
          <w:tcMar>
            <w:left w:w="108" w:type="dxa"/>
            <w:right w:w="108" w:type="dxa"/>
          </w:tcMar>
          <w:vAlign w:val="center"/>
        </w:tcPr>
        <w:p w14:paraId="69DA64D7" w14:textId="77777777" w:rsidR="00860CB8" w:rsidRDefault="00860CB8" w:rsidP="00860CB8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1</w:t>
          </w:r>
        </w:p>
      </w:tc>
    </w:tr>
    <w:tr w:rsidR="00860CB8" w14:paraId="5AE9E671" w14:textId="77777777" w:rsidTr="00860CB8">
      <w:trPr>
        <w:trHeight w:val="690"/>
      </w:trPr>
      <w:tc>
        <w:tcPr>
          <w:tcW w:w="2373" w:type="dxa"/>
          <w:vMerge/>
          <w:vAlign w:val="center"/>
        </w:tcPr>
        <w:p w14:paraId="21A48C98" w14:textId="77777777" w:rsidR="00860CB8" w:rsidRDefault="00860CB8" w:rsidP="00860CB8"/>
      </w:tc>
      <w:tc>
        <w:tcPr>
          <w:tcW w:w="4485" w:type="dxa"/>
          <w:vMerge/>
          <w:vAlign w:val="center"/>
        </w:tcPr>
        <w:p w14:paraId="40B265FB" w14:textId="77777777" w:rsidR="00860CB8" w:rsidRDefault="00860CB8" w:rsidP="00860CB8"/>
      </w:tc>
      <w:tc>
        <w:tcPr>
          <w:tcW w:w="1215" w:type="dxa"/>
          <w:tcMar>
            <w:left w:w="108" w:type="dxa"/>
            <w:right w:w="108" w:type="dxa"/>
          </w:tcMar>
          <w:vAlign w:val="center"/>
        </w:tcPr>
        <w:p w14:paraId="16FF21F5" w14:textId="77777777" w:rsidR="00860CB8" w:rsidRDefault="00860CB8" w:rsidP="00860CB8">
          <w:r w:rsidRPr="7723E706">
            <w:rPr>
              <w:rFonts w:ascii="Arial" w:eastAsia="Arial" w:hAnsi="Arial" w:cs="Arial"/>
              <w:b/>
              <w:bCs/>
              <w:color w:val="000000" w:themeColor="text1"/>
              <w:sz w:val="20"/>
              <w:szCs w:val="20"/>
            </w:rPr>
            <w:t>Código:</w:t>
          </w:r>
        </w:p>
      </w:tc>
      <w:tc>
        <w:tcPr>
          <w:tcW w:w="1425" w:type="dxa"/>
          <w:tcMar>
            <w:left w:w="108" w:type="dxa"/>
            <w:right w:w="108" w:type="dxa"/>
          </w:tcMar>
          <w:vAlign w:val="center"/>
        </w:tcPr>
        <w:p w14:paraId="54C66A53" w14:textId="77777777" w:rsidR="00860CB8" w:rsidRDefault="00860CB8" w:rsidP="00860CB8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DT-FO-49</w:t>
          </w:r>
        </w:p>
      </w:tc>
    </w:tr>
  </w:tbl>
  <w:p w14:paraId="4258C09B" w14:textId="533FC854" w:rsidR="00DD4DFA" w:rsidRPr="001707B7" w:rsidRDefault="00DD4DFA" w:rsidP="6D7D5C99">
    <w:pPr>
      <w:rPr>
        <w:rFonts w:cs="Arial"/>
        <w:sz w:val="22"/>
        <w:szCs w:val="22"/>
      </w:rPr>
    </w:pPr>
  </w:p>
  <w:p w14:paraId="32958701" w14:textId="3E66786C" w:rsidR="00DD4DFA" w:rsidRPr="001707B7" w:rsidRDefault="00DD4DFA" w:rsidP="6D7D5C99">
    <w:pPr>
      <w:jc w:val="center"/>
      <w:rPr>
        <w:rFonts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85" w:type="dxa"/>
      <w:tblInd w:w="-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6"/>
      <w:gridCol w:w="4280"/>
      <w:gridCol w:w="1033"/>
      <w:gridCol w:w="1306"/>
    </w:tblGrid>
    <w:tr w:rsidR="00A71104" w:rsidRPr="00375C15" w14:paraId="4156E4B5" w14:textId="77777777" w:rsidTr="00A71104">
      <w:trPr>
        <w:trHeight w:val="422"/>
      </w:trPr>
      <w:tc>
        <w:tcPr>
          <w:tcW w:w="212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75D36E14" w14:textId="03BAE841" w:rsidR="00A71104" w:rsidRPr="00375C15" w:rsidRDefault="00A71104" w:rsidP="00A71104">
          <w:pPr>
            <w:rPr>
              <w:rFonts w:ascii="Calibri" w:hAnsi="Calibri" w:cs="Calibri"/>
              <w:color w:val="000000"/>
              <w:lang w:eastAsia="es-CO"/>
            </w:rPr>
          </w:pPr>
          <w:r>
            <w:rPr>
              <w:rFonts w:ascii="Calibri" w:hAnsi="Calibri" w:cs="Calibri"/>
              <w:noProof/>
              <w:color w:val="000000"/>
              <w:lang w:eastAsia="es-CO"/>
            </w:rPr>
            <w:drawing>
              <wp:inline distT="0" distB="0" distL="0" distR="0" wp14:anchorId="0E35B83B" wp14:editId="3DE957D0">
                <wp:extent cx="1350460" cy="657225"/>
                <wp:effectExtent l="0" t="0" r="0" b="0"/>
                <wp:docPr id="99148719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1487197" name="Imagen 1" descr="Logotipo&#10;&#10;Descripción generada automáticamente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6335" cy="6600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32FCD0" w14:textId="544481CE" w:rsidR="00A71104" w:rsidRPr="00FE3794" w:rsidRDefault="00A71104" w:rsidP="00A71104">
          <w:pPr>
            <w:spacing w:line="360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CARACTERIZACIÓN FUNCIONAL DEL SERVICIO DE INTEROPERABILIDAD</w:t>
          </w:r>
        </w:p>
      </w:tc>
      <w:tc>
        <w:tcPr>
          <w:tcW w:w="103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1981AA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Fecha:</w:t>
          </w:r>
        </w:p>
      </w:tc>
      <w:tc>
        <w:tcPr>
          <w:tcW w:w="130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3904940" w14:textId="5DEA38DD" w:rsidR="00A71104" w:rsidRPr="00FE3794" w:rsidRDefault="00A71104" w:rsidP="00A71104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01</w:t>
          </w: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-1</w:t>
          </w:r>
          <w:r>
            <w:rPr>
              <w:rFonts w:ascii="Arial" w:hAnsi="Arial" w:cs="Arial"/>
              <w:sz w:val="20"/>
              <w:szCs w:val="20"/>
              <w:lang w:eastAsia="es-CO"/>
            </w:rPr>
            <w:t>0</w:t>
          </w: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-202</w:t>
          </w:r>
          <w:r>
            <w:rPr>
              <w:rFonts w:ascii="Arial" w:hAnsi="Arial" w:cs="Arial"/>
              <w:sz w:val="20"/>
              <w:szCs w:val="20"/>
              <w:lang w:eastAsia="es-CO"/>
            </w:rPr>
            <w:t>4</w:t>
          </w:r>
        </w:p>
      </w:tc>
    </w:tr>
    <w:tr w:rsidR="00A71104" w:rsidRPr="00375C15" w14:paraId="358C0A14" w14:textId="77777777" w:rsidTr="00A71104">
      <w:trPr>
        <w:trHeight w:val="422"/>
      </w:trPr>
      <w:tc>
        <w:tcPr>
          <w:tcW w:w="21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90C008" w14:textId="77777777" w:rsidR="00A71104" w:rsidRPr="00375C15" w:rsidRDefault="00A71104" w:rsidP="00A71104">
          <w:pPr>
            <w:jc w:val="center"/>
            <w:rPr>
              <w:rFonts w:ascii="Calibri" w:hAnsi="Calibri" w:cs="Calibri"/>
              <w:color w:val="000000"/>
              <w:lang w:eastAsia="es-CO"/>
            </w:rPr>
          </w:pPr>
        </w:p>
      </w:tc>
      <w:tc>
        <w:tcPr>
          <w:tcW w:w="44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23C94C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</w:p>
      </w:tc>
      <w:tc>
        <w:tcPr>
          <w:tcW w:w="103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EE5301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Versión:</w:t>
          </w:r>
        </w:p>
      </w:tc>
      <w:tc>
        <w:tcPr>
          <w:tcW w:w="130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9F34ADE" w14:textId="77777777" w:rsidR="00A71104" w:rsidRPr="00FE3794" w:rsidRDefault="00A71104" w:rsidP="00A71104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1</w:t>
          </w:r>
        </w:p>
      </w:tc>
    </w:tr>
    <w:tr w:rsidR="00A71104" w:rsidRPr="00375C15" w14:paraId="056BA8C1" w14:textId="77777777" w:rsidTr="00A71104">
      <w:trPr>
        <w:trHeight w:val="422"/>
      </w:trPr>
      <w:tc>
        <w:tcPr>
          <w:tcW w:w="21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B7C87" w14:textId="77777777" w:rsidR="00A71104" w:rsidRPr="00375C15" w:rsidRDefault="00A71104" w:rsidP="00A71104">
          <w:pPr>
            <w:jc w:val="center"/>
            <w:rPr>
              <w:rFonts w:ascii="Calibri" w:hAnsi="Calibri" w:cs="Calibri"/>
              <w:color w:val="000000"/>
              <w:lang w:eastAsia="es-CO"/>
            </w:rPr>
          </w:pPr>
        </w:p>
      </w:tc>
      <w:tc>
        <w:tcPr>
          <w:tcW w:w="44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952A06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</w:p>
      </w:tc>
      <w:tc>
        <w:tcPr>
          <w:tcW w:w="103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79FFFF" w14:textId="77777777" w:rsidR="00A71104" w:rsidRPr="00FE3794" w:rsidRDefault="00A71104" w:rsidP="00A71104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Código:</w:t>
          </w:r>
        </w:p>
      </w:tc>
      <w:tc>
        <w:tcPr>
          <w:tcW w:w="130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025EAEFC" w14:textId="30B6CBA7" w:rsidR="00A71104" w:rsidRPr="00FE3794" w:rsidRDefault="00A71104" w:rsidP="00A71104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 w:rsidRPr="00FE3794">
            <w:rPr>
              <w:rFonts w:ascii="Arial" w:hAnsi="Arial" w:cs="Arial"/>
              <w:sz w:val="20"/>
              <w:szCs w:val="20"/>
              <w:lang w:eastAsia="es-CO"/>
            </w:rPr>
            <w:t>DT-FO-</w:t>
          </w:r>
          <w:r>
            <w:rPr>
              <w:rFonts w:ascii="Arial" w:hAnsi="Arial" w:cs="Arial"/>
              <w:sz w:val="20"/>
              <w:szCs w:val="20"/>
              <w:lang w:eastAsia="es-CO"/>
            </w:rPr>
            <w:t>xx</w:t>
          </w:r>
        </w:p>
      </w:tc>
    </w:tr>
  </w:tbl>
  <w:p w14:paraId="36E6CBE7" w14:textId="77777777" w:rsidR="00DD4DFA" w:rsidRDefault="00DD4D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07233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22414"/>
    <w:multiLevelType w:val="hybridMultilevel"/>
    <w:tmpl w:val="5C023C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033A6"/>
    <w:multiLevelType w:val="multilevel"/>
    <w:tmpl w:val="F80ED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5E64AA"/>
    <w:multiLevelType w:val="hybridMultilevel"/>
    <w:tmpl w:val="75A01A68"/>
    <w:lvl w:ilvl="0" w:tplc="45F42E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A2CEE"/>
    <w:multiLevelType w:val="hybridMultilevel"/>
    <w:tmpl w:val="ADB0C7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42EBA"/>
    <w:multiLevelType w:val="hybridMultilevel"/>
    <w:tmpl w:val="ADB0C7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645CC"/>
    <w:multiLevelType w:val="hybridMultilevel"/>
    <w:tmpl w:val="B150EF6A"/>
    <w:lvl w:ilvl="0" w:tplc="6E3A2D5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74E10AD"/>
    <w:multiLevelType w:val="hybridMultilevel"/>
    <w:tmpl w:val="C71407D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FF1046"/>
    <w:multiLevelType w:val="multilevel"/>
    <w:tmpl w:val="128A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C03A51"/>
    <w:multiLevelType w:val="hybridMultilevel"/>
    <w:tmpl w:val="E4C2988A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B991531"/>
    <w:multiLevelType w:val="hybridMultilevel"/>
    <w:tmpl w:val="642097D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D706D"/>
    <w:multiLevelType w:val="hybridMultilevel"/>
    <w:tmpl w:val="DA92C3D0"/>
    <w:lvl w:ilvl="0" w:tplc="9E6C012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736EF"/>
    <w:multiLevelType w:val="hybridMultilevel"/>
    <w:tmpl w:val="409E694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980E18"/>
    <w:multiLevelType w:val="hybridMultilevel"/>
    <w:tmpl w:val="9F3AFD0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55C8A"/>
    <w:multiLevelType w:val="hybridMultilevel"/>
    <w:tmpl w:val="9552011C"/>
    <w:lvl w:ilvl="0" w:tplc="6E3A2D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D91487D"/>
    <w:multiLevelType w:val="multilevel"/>
    <w:tmpl w:val="A3F44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5995BDD"/>
    <w:multiLevelType w:val="hybridMultilevel"/>
    <w:tmpl w:val="4A2E5930"/>
    <w:lvl w:ilvl="0" w:tplc="ADCE61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F530EB"/>
    <w:multiLevelType w:val="hybridMultilevel"/>
    <w:tmpl w:val="F49A83D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3F564B"/>
    <w:multiLevelType w:val="hybridMultilevel"/>
    <w:tmpl w:val="612C439C"/>
    <w:lvl w:ilvl="0" w:tplc="6E3A2D5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B9157F7"/>
    <w:multiLevelType w:val="hybridMultilevel"/>
    <w:tmpl w:val="4BF69842"/>
    <w:lvl w:ilvl="0" w:tplc="06727C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46E9E"/>
    <w:multiLevelType w:val="multilevel"/>
    <w:tmpl w:val="7CE009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B15665"/>
    <w:multiLevelType w:val="singleLevel"/>
    <w:tmpl w:val="590C8D90"/>
    <w:lvl w:ilvl="0">
      <w:start w:val="1"/>
      <w:numFmt w:val="bullet"/>
      <w:pStyle w:val="Lista-pape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E0AEA"/>
    <w:multiLevelType w:val="hybridMultilevel"/>
    <w:tmpl w:val="3B824C70"/>
    <w:lvl w:ilvl="0" w:tplc="ADCE613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E772A"/>
    <w:multiLevelType w:val="hybridMultilevel"/>
    <w:tmpl w:val="B27255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4" w15:restartNumberingAfterBreak="0">
    <w:nsid w:val="7BDD14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CCC7B07"/>
    <w:multiLevelType w:val="hybridMultilevel"/>
    <w:tmpl w:val="ADB0C7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570204">
    <w:abstractNumId w:val="0"/>
  </w:num>
  <w:num w:numId="2" w16cid:durableId="1670326037">
    <w:abstractNumId w:val="2"/>
  </w:num>
  <w:num w:numId="3" w16cid:durableId="388917026">
    <w:abstractNumId w:val="21"/>
  </w:num>
  <w:num w:numId="4" w16cid:durableId="1312756028">
    <w:abstractNumId w:val="17"/>
  </w:num>
  <w:num w:numId="5" w16cid:durableId="1892107973">
    <w:abstractNumId w:val="13"/>
  </w:num>
  <w:num w:numId="6" w16cid:durableId="1168986299">
    <w:abstractNumId w:val="10"/>
  </w:num>
  <w:num w:numId="7" w16cid:durableId="1592010300">
    <w:abstractNumId w:val="12"/>
  </w:num>
  <w:num w:numId="8" w16cid:durableId="118844915">
    <w:abstractNumId w:val="7"/>
  </w:num>
  <w:num w:numId="9" w16cid:durableId="1575512658">
    <w:abstractNumId w:val="22"/>
  </w:num>
  <w:num w:numId="10" w16cid:durableId="603995476">
    <w:abstractNumId w:val="16"/>
  </w:num>
  <w:num w:numId="11" w16cid:durableId="296574944">
    <w:abstractNumId w:val="15"/>
  </w:num>
  <w:num w:numId="12" w16cid:durableId="1736733187">
    <w:abstractNumId w:val="3"/>
  </w:num>
  <w:num w:numId="13" w16cid:durableId="705375970">
    <w:abstractNumId w:val="19"/>
  </w:num>
  <w:num w:numId="14" w16cid:durableId="1226138980">
    <w:abstractNumId w:val="2"/>
  </w:num>
  <w:num w:numId="15" w16cid:durableId="1957056246">
    <w:abstractNumId w:val="2"/>
  </w:num>
  <w:num w:numId="16" w16cid:durableId="1728147848">
    <w:abstractNumId w:val="2"/>
  </w:num>
  <w:num w:numId="17" w16cid:durableId="1180972226">
    <w:abstractNumId w:val="2"/>
  </w:num>
  <w:num w:numId="18" w16cid:durableId="892890337">
    <w:abstractNumId w:val="2"/>
  </w:num>
  <w:num w:numId="19" w16cid:durableId="1256667300">
    <w:abstractNumId w:val="2"/>
  </w:num>
  <w:num w:numId="20" w16cid:durableId="794298625">
    <w:abstractNumId w:val="2"/>
  </w:num>
  <w:num w:numId="21" w16cid:durableId="271523635">
    <w:abstractNumId w:val="2"/>
  </w:num>
  <w:num w:numId="22" w16cid:durableId="317151127">
    <w:abstractNumId w:val="2"/>
  </w:num>
  <w:num w:numId="23" w16cid:durableId="2021471327">
    <w:abstractNumId w:val="2"/>
  </w:num>
  <w:num w:numId="24" w16cid:durableId="1617591524">
    <w:abstractNumId w:val="2"/>
  </w:num>
  <w:num w:numId="25" w16cid:durableId="296645769">
    <w:abstractNumId w:val="2"/>
  </w:num>
  <w:num w:numId="26" w16cid:durableId="1860314042">
    <w:abstractNumId w:val="2"/>
  </w:num>
  <w:num w:numId="27" w16cid:durableId="1356619242">
    <w:abstractNumId w:val="2"/>
  </w:num>
  <w:num w:numId="28" w16cid:durableId="573512091">
    <w:abstractNumId w:val="2"/>
  </w:num>
  <w:num w:numId="29" w16cid:durableId="2118060191">
    <w:abstractNumId w:val="20"/>
  </w:num>
  <w:num w:numId="30" w16cid:durableId="1849250918">
    <w:abstractNumId w:val="11"/>
  </w:num>
  <w:num w:numId="31" w16cid:durableId="3550360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9802387">
    <w:abstractNumId w:val="2"/>
  </w:num>
  <w:num w:numId="33" w16cid:durableId="1373380910">
    <w:abstractNumId w:val="8"/>
  </w:num>
  <w:num w:numId="34" w16cid:durableId="714112870">
    <w:abstractNumId w:val="1"/>
  </w:num>
  <w:num w:numId="35" w16cid:durableId="1284772922">
    <w:abstractNumId w:val="24"/>
  </w:num>
  <w:num w:numId="36" w16cid:durableId="610354087">
    <w:abstractNumId w:val="4"/>
  </w:num>
  <w:num w:numId="37" w16cid:durableId="337923106">
    <w:abstractNumId w:val="25"/>
  </w:num>
  <w:num w:numId="38" w16cid:durableId="2066102392">
    <w:abstractNumId w:val="5"/>
  </w:num>
  <w:num w:numId="39" w16cid:durableId="1895967440">
    <w:abstractNumId w:val="9"/>
  </w:num>
  <w:num w:numId="40" w16cid:durableId="1562980809">
    <w:abstractNumId w:val="14"/>
  </w:num>
  <w:num w:numId="41" w16cid:durableId="560597047">
    <w:abstractNumId w:val="18"/>
  </w:num>
  <w:num w:numId="42" w16cid:durableId="1782719944">
    <w:abstractNumId w:val="6"/>
  </w:num>
  <w:num w:numId="43" w16cid:durableId="16528295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_tradnl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F39"/>
    <w:rsid w:val="000016F7"/>
    <w:rsid w:val="00002199"/>
    <w:rsid w:val="00002C24"/>
    <w:rsid w:val="00003C38"/>
    <w:rsid w:val="00003F80"/>
    <w:rsid w:val="00004850"/>
    <w:rsid w:val="00004E16"/>
    <w:rsid w:val="0000511B"/>
    <w:rsid w:val="00006883"/>
    <w:rsid w:val="00007539"/>
    <w:rsid w:val="000075DA"/>
    <w:rsid w:val="0001180F"/>
    <w:rsid w:val="00012D10"/>
    <w:rsid w:val="00013600"/>
    <w:rsid w:val="0001425C"/>
    <w:rsid w:val="000153CC"/>
    <w:rsid w:val="00016AD5"/>
    <w:rsid w:val="00016CA2"/>
    <w:rsid w:val="000176CE"/>
    <w:rsid w:val="000176EF"/>
    <w:rsid w:val="000204E7"/>
    <w:rsid w:val="00020E47"/>
    <w:rsid w:val="00021360"/>
    <w:rsid w:val="000225A4"/>
    <w:rsid w:val="00022C23"/>
    <w:rsid w:val="00022EDD"/>
    <w:rsid w:val="00023140"/>
    <w:rsid w:val="00024223"/>
    <w:rsid w:val="0002493A"/>
    <w:rsid w:val="00024B63"/>
    <w:rsid w:val="000254EB"/>
    <w:rsid w:val="0002603C"/>
    <w:rsid w:val="00026454"/>
    <w:rsid w:val="00027302"/>
    <w:rsid w:val="000278CD"/>
    <w:rsid w:val="00027992"/>
    <w:rsid w:val="00030537"/>
    <w:rsid w:val="00030AA9"/>
    <w:rsid w:val="00031039"/>
    <w:rsid w:val="000319D3"/>
    <w:rsid w:val="0003200D"/>
    <w:rsid w:val="000326A0"/>
    <w:rsid w:val="00032779"/>
    <w:rsid w:val="0003352F"/>
    <w:rsid w:val="00033B38"/>
    <w:rsid w:val="00033B63"/>
    <w:rsid w:val="0003415F"/>
    <w:rsid w:val="000356C8"/>
    <w:rsid w:val="0003748B"/>
    <w:rsid w:val="00040545"/>
    <w:rsid w:val="00040C6E"/>
    <w:rsid w:val="0004223B"/>
    <w:rsid w:val="0004284B"/>
    <w:rsid w:val="00044BC3"/>
    <w:rsid w:val="0004507F"/>
    <w:rsid w:val="000461A7"/>
    <w:rsid w:val="00046658"/>
    <w:rsid w:val="00046EE6"/>
    <w:rsid w:val="00046FCF"/>
    <w:rsid w:val="000479D4"/>
    <w:rsid w:val="00047D22"/>
    <w:rsid w:val="00050E8F"/>
    <w:rsid w:val="00051A46"/>
    <w:rsid w:val="000521ED"/>
    <w:rsid w:val="000521FA"/>
    <w:rsid w:val="00053709"/>
    <w:rsid w:val="00053874"/>
    <w:rsid w:val="00053E04"/>
    <w:rsid w:val="000562FC"/>
    <w:rsid w:val="00056867"/>
    <w:rsid w:val="000569D0"/>
    <w:rsid w:val="00056DD5"/>
    <w:rsid w:val="0005753D"/>
    <w:rsid w:val="000606E9"/>
    <w:rsid w:val="00060B92"/>
    <w:rsid w:val="00062DD7"/>
    <w:rsid w:val="000644E5"/>
    <w:rsid w:val="00064A94"/>
    <w:rsid w:val="00065232"/>
    <w:rsid w:val="00065F1E"/>
    <w:rsid w:val="0006606B"/>
    <w:rsid w:val="000662CC"/>
    <w:rsid w:val="00066A30"/>
    <w:rsid w:val="00066BCD"/>
    <w:rsid w:val="00066F0D"/>
    <w:rsid w:val="00067D25"/>
    <w:rsid w:val="00070EE3"/>
    <w:rsid w:val="00071D55"/>
    <w:rsid w:val="00072255"/>
    <w:rsid w:val="000726B0"/>
    <w:rsid w:val="0007434C"/>
    <w:rsid w:val="000748FE"/>
    <w:rsid w:val="00075175"/>
    <w:rsid w:val="0007523A"/>
    <w:rsid w:val="00075C71"/>
    <w:rsid w:val="00075E2D"/>
    <w:rsid w:val="00076C1E"/>
    <w:rsid w:val="000779B7"/>
    <w:rsid w:val="000807B5"/>
    <w:rsid w:val="00081B2A"/>
    <w:rsid w:val="00081DFD"/>
    <w:rsid w:val="00082372"/>
    <w:rsid w:val="00082AB7"/>
    <w:rsid w:val="00082ADC"/>
    <w:rsid w:val="00083F4D"/>
    <w:rsid w:val="00084518"/>
    <w:rsid w:val="00084A0C"/>
    <w:rsid w:val="00085A2C"/>
    <w:rsid w:val="00085CA6"/>
    <w:rsid w:val="00087505"/>
    <w:rsid w:val="00090C2D"/>
    <w:rsid w:val="0009190B"/>
    <w:rsid w:val="00091A8B"/>
    <w:rsid w:val="000920B3"/>
    <w:rsid w:val="00094D12"/>
    <w:rsid w:val="000975F5"/>
    <w:rsid w:val="000A082B"/>
    <w:rsid w:val="000A0EF4"/>
    <w:rsid w:val="000A2497"/>
    <w:rsid w:val="000A2D3D"/>
    <w:rsid w:val="000A31D7"/>
    <w:rsid w:val="000A3C7D"/>
    <w:rsid w:val="000A3D8F"/>
    <w:rsid w:val="000A3EF4"/>
    <w:rsid w:val="000A4FFD"/>
    <w:rsid w:val="000A509D"/>
    <w:rsid w:val="000A54A8"/>
    <w:rsid w:val="000A68F7"/>
    <w:rsid w:val="000A6A3A"/>
    <w:rsid w:val="000A72E8"/>
    <w:rsid w:val="000A7404"/>
    <w:rsid w:val="000A743F"/>
    <w:rsid w:val="000A7CB4"/>
    <w:rsid w:val="000B0603"/>
    <w:rsid w:val="000B1100"/>
    <w:rsid w:val="000B15AF"/>
    <w:rsid w:val="000B1A25"/>
    <w:rsid w:val="000B3507"/>
    <w:rsid w:val="000B45B0"/>
    <w:rsid w:val="000B56A0"/>
    <w:rsid w:val="000B607A"/>
    <w:rsid w:val="000C1C76"/>
    <w:rsid w:val="000C28F0"/>
    <w:rsid w:val="000C39D2"/>
    <w:rsid w:val="000C4BC8"/>
    <w:rsid w:val="000C519C"/>
    <w:rsid w:val="000C5B72"/>
    <w:rsid w:val="000C5D81"/>
    <w:rsid w:val="000C60A8"/>
    <w:rsid w:val="000D1A58"/>
    <w:rsid w:val="000D1B2E"/>
    <w:rsid w:val="000D2F96"/>
    <w:rsid w:val="000D41DA"/>
    <w:rsid w:val="000D66E7"/>
    <w:rsid w:val="000D6A17"/>
    <w:rsid w:val="000D7507"/>
    <w:rsid w:val="000D7991"/>
    <w:rsid w:val="000D7D53"/>
    <w:rsid w:val="000E11D0"/>
    <w:rsid w:val="000E1B1E"/>
    <w:rsid w:val="000E351D"/>
    <w:rsid w:val="000E5126"/>
    <w:rsid w:val="000E5249"/>
    <w:rsid w:val="000E52C0"/>
    <w:rsid w:val="000E5313"/>
    <w:rsid w:val="000E6531"/>
    <w:rsid w:val="000E6A49"/>
    <w:rsid w:val="000E6E36"/>
    <w:rsid w:val="000E732C"/>
    <w:rsid w:val="000E7A77"/>
    <w:rsid w:val="000E7D57"/>
    <w:rsid w:val="000F146D"/>
    <w:rsid w:val="000F1901"/>
    <w:rsid w:val="000F267D"/>
    <w:rsid w:val="000F38E2"/>
    <w:rsid w:val="000F3E8C"/>
    <w:rsid w:val="000F4F28"/>
    <w:rsid w:val="000F6E2B"/>
    <w:rsid w:val="000F7C40"/>
    <w:rsid w:val="000F7CA7"/>
    <w:rsid w:val="00100A29"/>
    <w:rsid w:val="001029DA"/>
    <w:rsid w:val="00102B80"/>
    <w:rsid w:val="00102D49"/>
    <w:rsid w:val="00102FEE"/>
    <w:rsid w:val="0010345C"/>
    <w:rsid w:val="00106006"/>
    <w:rsid w:val="001066E1"/>
    <w:rsid w:val="00106C5F"/>
    <w:rsid w:val="00107A9D"/>
    <w:rsid w:val="00107C4B"/>
    <w:rsid w:val="001101C9"/>
    <w:rsid w:val="001105D9"/>
    <w:rsid w:val="00110800"/>
    <w:rsid w:val="001115EC"/>
    <w:rsid w:val="001118AB"/>
    <w:rsid w:val="00111FD0"/>
    <w:rsid w:val="001121B9"/>
    <w:rsid w:val="00112C56"/>
    <w:rsid w:val="00112D22"/>
    <w:rsid w:val="00112DED"/>
    <w:rsid w:val="00112E83"/>
    <w:rsid w:val="00112ED7"/>
    <w:rsid w:val="00113083"/>
    <w:rsid w:val="0011402C"/>
    <w:rsid w:val="00114408"/>
    <w:rsid w:val="00115A9D"/>
    <w:rsid w:val="001167EB"/>
    <w:rsid w:val="001171EB"/>
    <w:rsid w:val="001201CB"/>
    <w:rsid w:val="00120B76"/>
    <w:rsid w:val="00120C5F"/>
    <w:rsid w:val="0012190F"/>
    <w:rsid w:val="00121ADF"/>
    <w:rsid w:val="00121B13"/>
    <w:rsid w:val="0012249B"/>
    <w:rsid w:val="00123005"/>
    <w:rsid w:val="00123FE7"/>
    <w:rsid w:val="0012552A"/>
    <w:rsid w:val="00125577"/>
    <w:rsid w:val="00125971"/>
    <w:rsid w:val="0012727B"/>
    <w:rsid w:val="0012737C"/>
    <w:rsid w:val="00127B06"/>
    <w:rsid w:val="00127EC7"/>
    <w:rsid w:val="001306BB"/>
    <w:rsid w:val="00130AAD"/>
    <w:rsid w:val="001311D4"/>
    <w:rsid w:val="001312A8"/>
    <w:rsid w:val="00132986"/>
    <w:rsid w:val="001329E6"/>
    <w:rsid w:val="00132E2A"/>
    <w:rsid w:val="00134C74"/>
    <w:rsid w:val="001373C0"/>
    <w:rsid w:val="00137C95"/>
    <w:rsid w:val="0014016D"/>
    <w:rsid w:val="00141391"/>
    <w:rsid w:val="00141EDF"/>
    <w:rsid w:val="00143E30"/>
    <w:rsid w:val="001445BE"/>
    <w:rsid w:val="001448C7"/>
    <w:rsid w:val="00144C94"/>
    <w:rsid w:val="00144DA8"/>
    <w:rsid w:val="001450F6"/>
    <w:rsid w:val="0014555F"/>
    <w:rsid w:val="00146CE3"/>
    <w:rsid w:val="001474D1"/>
    <w:rsid w:val="00147B4B"/>
    <w:rsid w:val="00150028"/>
    <w:rsid w:val="001511C3"/>
    <w:rsid w:val="00152324"/>
    <w:rsid w:val="0015297A"/>
    <w:rsid w:val="00153BAC"/>
    <w:rsid w:val="001543A0"/>
    <w:rsid w:val="001547AA"/>
    <w:rsid w:val="00155E23"/>
    <w:rsid w:val="00156294"/>
    <w:rsid w:val="001562DF"/>
    <w:rsid w:val="00156484"/>
    <w:rsid w:val="001573EE"/>
    <w:rsid w:val="00161B92"/>
    <w:rsid w:val="001659A9"/>
    <w:rsid w:val="0016603F"/>
    <w:rsid w:val="00166B44"/>
    <w:rsid w:val="001707B7"/>
    <w:rsid w:val="0017182E"/>
    <w:rsid w:val="00173C6D"/>
    <w:rsid w:val="0017426F"/>
    <w:rsid w:val="0017562F"/>
    <w:rsid w:val="001757B0"/>
    <w:rsid w:val="001764CD"/>
    <w:rsid w:val="001766BD"/>
    <w:rsid w:val="00176882"/>
    <w:rsid w:val="00176FAC"/>
    <w:rsid w:val="00177512"/>
    <w:rsid w:val="0018067B"/>
    <w:rsid w:val="00180DC9"/>
    <w:rsid w:val="001812D4"/>
    <w:rsid w:val="00181E93"/>
    <w:rsid w:val="00182EFD"/>
    <w:rsid w:val="00184A81"/>
    <w:rsid w:val="00184CE1"/>
    <w:rsid w:val="00184E82"/>
    <w:rsid w:val="00185688"/>
    <w:rsid w:val="001865A3"/>
    <w:rsid w:val="00186B28"/>
    <w:rsid w:val="00187044"/>
    <w:rsid w:val="001903C3"/>
    <w:rsid w:val="00191476"/>
    <w:rsid w:val="0019277C"/>
    <w:rsid w:val="00192AFB"/>
    <w:rsid w:val="001931AD"/>
    <w:rsid w:val="001941D8"/>
    <w:rsid w:val="00194660"/>
    <w:rsid w:val="00194D2D"/>
    <w:rsid w:val="00195590"/>
    <w:rsid w:val="00195B90"/>
    <w:rsid w:val="00195C69"/>
    <w:rsid w:val="0019602D"/>
    <w:rsid w:val="00196871"/>
    <w:rsid w:val="001978EE"/>
    <w:rsid w:val="001A1EBC"/>
    <w:rsid w:val="001A23B2"/>
    <w:rsid w:val="001A3290"/>
    <w:rsid w:val="001A3DE7"/>
    <w:rsid w:val="001A3FA7"/>
    <w:rsid w:val="001A462E"/>
    <w:rsid w:val="001A4841"/>
    <w:rsid w:val="001A67ED"/>
    <w:rsid w:val="001A7E64"/>
    <w:rsid w:val="001A7EEC"/>
    <w:rsid w:val="001B02A1"/>
    <w:rsid w:val="001B04B2"/>
    <w:rsid w:val="001B1518"/>
    <w:rsid w:val="001B24F6"/>
    <w:rsid w:val="001B357A"/>
    <w:rsid w:val="001B451E"/>
    <w:rsid w:val="001B4BB9"/>
    <w:rsid w:val="001B4D23"/>
    <w:rsid w:val="001B56E6"/>
    <w:rsid w:val="001B5C10"/>
    <w:rsid w:val="001B633F"/>
    <w:rsid w:val="001B713D"/>
    <w:rsid w:val="001B7970"/>
    <w:rsid w:val="001C0172"/>
    <w:rsid w:val="001C0588"/>
    <w:rsid w:val="001C0D71"/>
    <w:rsid w:val="001C14D0"/>
    <w:rsid w:val="001C17F6"/>
    <w:rsid w:val="001C2231"/>
    <w:rsid w:val="001C28FC"/>
    <w:rsid w:val="001C31A2"/>
    <w:rsid w:val="001C6BCD"/>
    <w:rsid w:val="001C795C"/>
    <w:rsid w:val="001D0753"/>
    <w:rsid w:val="001D0920"/>
    <w:rsid w:val="001D13CF"/>
    <w:rsid w:val="001D1514"/>
    <w:rsid w:val="001D203B"/>
    <w:rsid w:val="001D34C2"/>
    <w:rsid w:val="001D38D4"/>
    <w:rsid w:val="001D4955"/>
    <w:rsid w:val="001D504C"/>
    <w:rsid w:val="001D6119"/>
    <w:rsid w:val="001D6A3B"/>
    <w:rsid w:val="001D6C69"/>
    <w:rsid w:val="001D71A3"/>
    <w:rsid w:val="001D7DDD"/>
    <w:rsid w:val="001E005E"/>
    <w:rsid w:val="001E01BC"/>
    <w:rsid w:val="001E066E"/>
    <w:rsid w:val="001E0E7B"/>
    <w:rsid w:val="001E26FE"/>
    <w:rsid w:val="001E2853"/>
    <w:rsid w:val="001E28CB"/>
    <w:rsid w:val="001E3FFE"/>
    <w:rsid w:val="001E5109"/>
    <w:rsid w:val="001E7576"/>
    <w:rsid w:val="001E7B67"/>
    <w:rsid w:val="001E7C77"/>
    <w:rsid w:val="001F0565"/>
    <w:rsid w:val="001F10E5"/>
    <w:rsid w:val="001F15A6"/>
    <w:rsid w:val="001F2007"/>
    <w:rsid w:val="001F20E8"/>
    <w:rsid w:val="001F22F9"/>
    <w:rsid w:val="001F28D8"/>
    <w:rsid w:val="001F2984"/>
    <w:rsid w:val="001F55FE"/>
    <w:rsid w:val="001F5BE8"/>
    <w:rsid w:val="001F5D98"/>
    <w:rsid w:val="001F6022"/>
    <w:rsid w:val="001F7A04"/>
    <w:rsid w:val="001F7F08"/>
    <w:rsid w:val="001F7F8C"/>
    <w:rsid w:val="00200226"/>
    <w:rsid w:val="002017FA"/>
    <w:rsid w:val="0020357F"/>
    <w:rsid w:val="002040F6"/>
    <w:rsid w:val="002057D6"/>
    <w:rsid w:val="002069D6"/>
    <w:rsid w:val="00210441"/>
    <w:rsid w:val="002104A2"/>
    <w:rsid w:val="002107F6"/>
    <w:rsid w:val="002108DD"/>
    <w:rsid w:val="00211D95"/>
    <w:rsid w:val="00211E6D"/>
    <w:rsid w:val="00212083"/>
    <w:rsid w:val="00212498"/>
    <w:rsid w:val="0021249B"/>
    <w:rsid w:val="002128FB"/>
    <w:rsid w:val="00212B75"/>
    <w:rsid w:val="002133E2"/>
    <w:rsid w:val="00213481"/>
    <w:rsid w:val="002134D0"/>
    <w:rsid w:val="00213D26"/>
    <w:rsid w:val="00213EDC"/>
    <w:rsid w:val="002141FA"/>
    <w:rsid w:val="0021552E"/>
    <w:rsid w:val="002159FA"/>
    <w:rsid w:val="00215DC2"/>
    <w:rsid w:val="00217752"/>
    <w:rsid w:val="00217AE3"/>
    <w:rsid w:val="0022007F"/>
    <w:rsid w:val="002204FE"/>
    <w:rsid w:val="00220E5A"/>
    <w:rsid w:val="0022166E"/>
    <w:rsid w:val="002218C3"/>
    <w:rsid w:val="00221C6F"/>
    <w:rsid w:val="00222230"/>
    <w:rsid w:val="0022289B"/>
    <w:rsid w:val="00222DEC"/>
    <w:rsid w:val="00223C23"/>
    <w:rsid w:val="002245DF"/>
    <w:rsid w:val="002255FF"/>
    <w:rsid w:val="00227977"/>
    <w:rsid w:val="002306CF"/>
    <w:rsid w:val="00230FDD"/>
    <w:rsid w:val="00231010"/>
    <w:rsid w:val="0023218C"/>
    <w:rsid w:val="00232356"/>
    <w:rsid w:val="002323B1"/>
    <w:rsid w:val="00232B00"/>
    <w:rsid w:val="00232FF7"/>
    <w:rsid w:val="00233360"/>
    <w:rsid w:val="00233870"/>
    <w:rsid w:val="002374F0"/>
    <w:rsid w:val="00241234"/>
    <w:rsid w:val="002432D4"/>
    <w:rsid w:val="00244621"/>
    <w:rsid w:val="002452B5"/>
    <w:rsid w:val="00245460"/>
    <w:rsid w:val="0024580D"/>
    <w:rsid w:val="00246295"/>
    <w:rsid w:val="00246540"/>
    <w:rsid w:val="00246715"/>
    <w:rsid w:val="00246C72"/>
    <w:rsid w:val="00246DA3"/>
    <w:rsid w:val="00250635"/>
    <w:rsid w:val="00251696"/>
    <w:rsid w:val="0025260F"/>
    <w:rsid w:val="00252882"/>
    <w:rsid w:val="00253032"/>
    <w:rsid w:val="00253B7E"/>
    <w:rsid w:val="00257C57"/>
    <w:rsid w:val="00260B98"/>
    <w:rsid w:val="0026281E"/>
    <w:rsid w:val="00263495"/>
    <w:rsid w:val="002637EC"/>
    <w:rsid w:val="002645A2"/>
    <w:rsid w:val="00264BD2"/>
    <w:rsid w:val="002651F1"/>
    <w:rsid w:val="00265B21"/>
    <w:rsid w:val="002665CB"/>
    <w:rsid w:val="00266661"/>
    <w:rsid w:val="00266CC5"/>
    <w:rsid w:val="00270B29"/>
    <w:rsid w:val="0027130C"/>
    <w:rsid w:val="00271E71"/>
    <w:rsid w:val="00272270"/>
    <w:rsid w:val="00272840"/>
    <w:rsid w:val="00273072"/>
    <w:rsid w:val="00273194"/>
    <w:rsid w:val="00273354"/>
    <w:rsid w:val="00273C36"/>
    <w:rsid w:val="00274213"/>
    <w:rsid w:val="002749B4"/>
    <w:rsid w:val="00274C68"/>
    <w:rsid w:val="00275569"/>
    <w:rsid w:val="0027598E"/>
    <w:rsid w:val="00275CC7"/>
    <w:rsid w:val="002764FA"/>
    <w:rsid w:val="002814B9"/>
    <w:rsid w:val="00281A61"/>
    <w:rsid w:val="00281DF4"/>
    <w:rsid w:val="002827DA"/>
    <w:rsid w:val="002841CE"/>
    <w:rsid w:val="002844CD"/>
    <w:rsid w:val="00284535"/>
    <w:rsid w:val="00284CA7"/>
    <w:rsid w:val="00284CCD"/>
    <w:rsid w:val="00284F98"/>
    <w:rsid w:val="00285A7A"/>
    <w:rsid w:val="00285AB4"/>
    <w:rsid w:val="00286495"/>
    <w:rsid w:val="002870BC"/>
    <w:rsid w:val="002871C2"/>
    <w:rsid w:val="00287C0A"/>
    <w:rsid w:val="00290536"/>
    <w:rsid w:val="00291447"/>
    <w:rsid w:val="00291A2A"/>
    <w:rsid w:val="00291AC7"/>
    <w:rsid w:val="002928E7"/>
    <w:rsid w:val="00293040"/>
    <w:rsid w:val="00293177"/>
    <w:rsid w:val="002931CA"/>
    <w:rsid w:val="00294D01"/>
    <w:rsid w:val="00294EB9"/>
    <w:rsid w:val="00295B4F"/>
    <w:rsid w:val="00295DA2"/>
    <w:rsid w:val="00296181"/>
    <w:rsid w:val="002969F0"/>
    <w:rsid w:val="002A0ECB"/>
    <w:rsid w:val="002A1A40"/>
    <w:rsid w:val="002A2609"/>
    <w:rsid w:val="002A31F0"/>
    <w:rsid w:val="002A3CDB"/>
    <w:rsid w:val="002A43B3"/>
    <w:rsid w:val="002A5AE9"/>
    <w:rsid w:val="002A5D68"/>
    <w:rsid w:val="002A609F"/>
    <w:rsid w:val="002A721A"/>
    <w:rsid w:val="002A76C3"/>
    <w:rsid w:val="002B0C42"/>
    <w:rsid w:val="002B1CBA"/>
    <w:rsid w:val="002B23B2"/>
    <w:rsid w:val="002B2C2C"/>
    <w:rsid w:val="002B31C8"/>
    <w:rsid w:val="002B3736"/>
    <w:rsid w:val="002B43EC"/>
    <w:rsid w:val="002B51C3"/>
    <w:rsid w:val="002B539B"/>
    <w:rsid w:val="002B5DE6"/>
    <w:rsid w:val="002B75E2"/>
    <w:rsid w:val="002C000A"/>
    <w:rsid w:val="002C0955"/>
    <w:rsid w:val="002C28CB"/>
    <w:rsid w:val="002C3F7A"/>
    <w:rsid w:val="002C438E"/>
    <w:rsid w:val="002C4B22"/>
    <w:rsid w:val="002C5496"/>
    <w:rsid w:val="002C5A9D"/>
    <w:rsid w:val="002C71B8"/>
    <w:rsid w:val="002C7C68"/>
    <w:rsid w:val="002C7E28"/>
    <w:rsid w:val="002D098F"/>
    <w:rsid w:val="002D2645"/>
    <w:rsid w:val="002D345E"/>
    <w:rsid w:val="002D4BB2"/>
    <w:rsid w:val="002D678C"/>
    <w:rsid w:val="002D6CFF"/>
    <w:rsid w:val="002D6DFC"/>
    <w:rsid w:val="002D7766"/>
    <w:rsid w:val="002D7B47"/>
    <w:rsid w:val="002E0164"/>
    <w:rsid w:val="002E044C"/>
    <w:rsid w:val="002E045D"/>
    <w:rsid w:val="002E395C"/>
    <w:rsid w:val="002E4504"/>
    <w:rsid w:val="002E488C"/>
    <w:rsid w:val="002E648F"/>
    <w:rsid w:val="002E64D7"/>
    <w:rsid w:val="002E6D7B"/>
    <w:rsid w:val="002E6EB7"/>
    <w:rsid w:val="002F0117"/>
    <w:rsid w:val="002F0B9C"/>
    <w:rsid w:val="002F0F0B"/>
    <w:rsid w:val="002F158D"/>
    <w:rsid w:val="002F4055"/>
    <w:rsid w:val="002F4483"/>
    <w:rsid w:val="002F4C18"/>
    <w:rsid w:val="002F6D7D"/>
    <w:rsid w:val="002F7039"/>
    <w:rsid w:val="002F7BF9"/>
    <w:rsid w:val="00301FFA"/>
    <w:rsid w:val="00302478"/>
    <w:rsid w:val="00302568"/>
    <w:rsid w:val="003029F2"/>
    <w:rsid w:val="00303FEC"/>
    <w:rsid w:val="00304AFD"/>
    <w:rsid w:val="003068A7"/>
    <w:rsid w:val="00306D4D"/>
    <w:rsid w:val="003128B8"/>
    <w:rsid w:val="00312915"/>
    <w:rsid w:val="003133BA"/>
    <w:rsid w:val="003139F0"/>
    <w:rsid w:val="003140D9"/>
    <w:rsid w:val="003143B0"/>
    <w:rsid w:val="0031568F"/>
    <w:rsid w:val="00317CBF"/>
    <w:rsid w:val="00317CE9"/>
    <w:rsid w:val="00317FEF"/>
    <w:rsid w:val="00323DCA"/>
    <w:rsid w:val="00324FC5"/>
    <w:rsid w:val="0032552F"/>
    <w:rsid w:val="00325E8C"/>
    <w:rsid w:val="003268C7"/>
    <w:rsid w:val="00327062"/>
    <w:rsid w:val="003272DB"/>
    <w:rsid w:val="0033069C"/>
    <w:rsid w:val="00330A61"/>
    <w:rsid w:val="00330B7E"/>
    <w:rsid w:val="003310E9"/>
    <w:rsid w:val="003323ED"/>
    <w:rsid w:val="0033275F"/>
    <w:rsid w:val="003338C9"/>
    <w:rsid w:val="00333BBC"/>
    <w:rsid w:val="00333C07"/>
    <w:rsid w:val="00333D1B"/>
    <w:rsid w:val="00335B84"/>
    <w:rsid w:val="003369A9"/>
    <w:rsid w:val="00337586"/>
    <w:rsid w:val="003406FA"/>
    <w:rsid w:val="003408F2"/>
    <w:rsid w:val="00340C00"/>
    <w:rsid w:val="00340FD5"/>
    <w:rsid w:val="00342743"/>
    <w:rsid w:val="00342F5A"/>
    <w:rsid w:val="00343666"/>
    <w:rsid w:val="00344347"/>
    <w:rsid w:val="00345253"/>
    <w:rsid w:val="00345C3D"/>
    <w:rsid w:val="0034613E"/>
    <w:rsid w:val="00346C77"/>
    <w:rsid w:val="00350543"/>
    <w:rsid w:val="00350D22"/>
    <w:rsid w:val="00351C21"/>
    <w:rsid w:val="00352897"/>
    <w:rsid w:val="00352BC8"/>
    <w:rsid w:val="0035339D"/>
    <w:rsid w:val="00353836"/>
    <w:rsid w:val="00353B66"/>
    <w:rsid w:val="0035546F"/>
    <w:rsid w:val="00355B54"/>
    <w:rsid w:val="00356F94"/>
    <w:rsid w:val="00360468"/>
    <w:rsid w:val="0036152D"/>
    <w:rsid w:val="00361DD3"/>
    <w:rsid w:val="00362673"/>
    <w:rsid w:val="00362B18"/>
    <w:rsid w:val="00362C85"/>
    <w:rsid w:val="00362E00"/>
    <w:rsid w:val="003633A7"/>
    <w:rsid w:val="00365567"/>
    <w:rsid w:val="00365B31"/>
    <w:rsid w:val="0036648A"/>
    <w:rsid w:val="0036666C"/>
    <w:rsid w:val="0036739B"/>
    <w:rsid w:val="0037128A"/>
    <w:rsid w:val="00371A4F"/>
    <w:rsid w:val="0037398B"/>
    <w:rsid w:val="0037401D"/>
    <w:rsid w:val="0037435C"/>
    <w:rsid w:val="003749C6"/>
    <w:rsid w:val="00374EB2"/>
    <w:rsid w:val="003754A2"/>
    <w:rsid w:val="003754EE"/>
    <w:rsid w:val="003755F2"/>
    <w:rsid w:val="00375865"/>
    <w:rsid w:val="00377986"/>
    <w:rsid w:val="00377D75"/>
    <w:rsid w:val="00377FC6"/>
    <w:rsid w:val="003809D4"/>
    <w:rsid w:val="0038218D"/>
    <w:rsid w:val="003823A8"/>
    <w:rsid w:val="003832A4"/>
    <w:rsid w:val="00383D79"/>
    <w:rsid w:val="00384152"/>
    <w:rsid w:val="00384334"/>
    <w:rsid w:val="00384A66"/>
    <w:rsid w:val="003854E5"/>
    <w:rsid w:val="00386097"/>
    <w:rsid w:val="00386558"/>
    <w:rsid w:val="0038768C"/>
    <w:rsid w:val="00387B7E"/>
    <w:rsid w:val="00387C7D"/>
    <w:rsid w:val="00390FBD"/>
    <w:rsid w:val="00391246"/>
    <w:rsid w:val="003918AA"/>
    <w:rsid w:val="00391DC6"/>
    <w:rsid w:val="0039250E"/>
    <w:rsid w:val="00392749"/>
    <w:rsid w:val="003937C1"/>
    <w:rsid w:val="003950F0"/>
    <w:rsid w:val="003953E0"/>
    <w:rsid w:val="00395CE3"/>
    <w:rsid w:val="00396442"/>
    <w:rsid w:val="003A02E9"/>
    <w:rsid w:val="003A15F7"/>
    <w:rsid w:val="003A1DDC"/>
    <w:rsid w:val="003A3A31"/>
    <w:rsid w:val="003A4243"/>
    <w:rsid w:val="003A4CE6"/>
    <w:rsid w:val="003A4FE9"/>
    <w:rsid w:val="003A58B6"/>
    <w:rsid w:val="003A63AB"/>
    <w:rsid w:val="003A6C50"/>
    <w:rsid w:val="003A7D14"/>
    <w:rsid w:val="003B18BC"/>
    <w:rsid w:val="003B1994"/>
    <w:rsid w:val="003B1E20"/>
    <w:rsid w:val="003B2EA4"/>
    <w:rsid w:val="003B4796"/>
    <w:rsid w:val="003B6625"/>
    <w:rsid w:val="003B7053"/>
    <w:rsid w:val="003B7179"/>
    <w:rsid w:val="003B7188"/>
    <w:rsid w:val="003B71AC"/>
    <w:rsid w:val="003C0889"/>
    <w:rsid w:val="003C1108"/>
    <w:rsid w:val="003C15A9"/>
    <w:rsid w:val="003C183B"/>
    <w:rsid w:val="003C1D1A"/>
    <w:rsid w:val="003C2443"/>
    <w:rsid w:val="003C246D"/>
    <w:rsid w:val="003C283F"/>
    <w:rsid w:val="003C3D97"/>
    <w:rsid w:val="003C4F00"/>
    <w:rsid w:val="003C5F75"/>
    <w:rsid w:val="003C7FB5"/>
    <w:rsid w:val="003D274A"/>
    <w:rsid w:val="003D43E2"/>
    <w:rsid w:val="003D4C45"/>
    <w:rsid w:val="003D5782"/>
    <w:rsid w:val="003D5B97"/>
    <w:rsid w:val="003D5D1F"/>
    <w:rsid w:val="003D6C4B"/>
    <w:rsid w:val="003D72BB"/>
    <w:rsid w:val="003D789D"/>
    <w:rsid w:val="003D7EFE"/>
    <w:rsid w:val="003E2A13"/>
    <w:rsid w:val="003E2CA8"/>
    <w:rsid w:val="003E4399"/>
    <w:rsid w:val="003E486E"/>
    <w:rsid w:val="003E526F"/>
    <w:rsid w:val="003E5A33"/>
    <w:rsid w:val="003E6B5B"/>
    <w:rsid w:val="003E71F0"/>
    <w:rsid w:val="003E720D"/>
    <w:rsid w:val="003E7A59"/>
    <w:rsid w:val="003E7DCB"/>
    <w:rsid w:val="003F051D"/>
    <w:rsid w:val="003F0D16"/>
    <w:rsid w:val="003F1F13"/>
    <w:rsid w:val="003F2205"/>
    <w:rsid w:val="003F2C94"/>
    <w:rsid w:val="003F2E80"/>
    <w:rsid w:val="003F31FF"/>
    <w:rsid w:val="003F320F"/>
    <w:rsid w:val="003F4641"/>
    <w:rsid w:val="003F54B5"/>
    <w:rsid w:val="003F5D8A"/>
    <w:rsid w:val="003F5E1B"/>
    <w:rsid w:val="003F5FC8"/>
    <w:rsid w:val="003F687D"/>
    <w:rsid w:val="003F6FD0"/>
    <w:rsid w:val="003F7278"/>
    <w:rsid w:val="003F730E"/>
    <w:rsid w:val="0040132B"/>
    <w:rsid w:val="00401473"/>
    <w:rsid w:val="0040171B"/>
    <w:rsid w:val="00403831"/>
    <w:rsid w:val="004042BC"/>
    <w:rsid w:val="004048B2"/>
    <w:rsid w:val="00404DB3"/>
    <w:rsid w:val="0041056D"/>
    <w:rsid w:val="00410CB6"/>
    <w:rsid w:val="004110E5"/>
    <w:rsid w:val="0041215D"/>
    <w:rsid w:val="0041228D"/>
    <w:rsid w:val="00412E21"/>
    <w:rsid w:val="0041631E"/>
    <w:rsid w:val="00416ACC"/>
    <w:rsid w:val="00416E53"/>
    <w:rsid w:val="0041730E"/>
    <w:rsid w:val="00417EFC"/>
    <w:rsid w:val="00420880"/>
    <w:rsid w:val="00420887"/>
    <w:rsid w:val="00421C4C"/>
    <w:rsid w:val="00422546"/>
    <w:rsid w:val="00422B01"/>
    <w:rsid w:val="00423824"/>
    <w:rsid w:val="00423FC9"/>
    <w:rsid w:val="004247C2"/>
    <w:rsid w:val="00424ACF"/>
    <w:rsid w:val="004260BB"/>
    <w:rsid w:val="0042613B"/>
    <w:rsid w:val="00426653"/>
    <w:rsid w:val="00430302"/>
    <w:rsid w:val="0043083D"/>
    <w:rsid w:val="00430AD5"/>
    <w:rsid w:val="0043129A"/>
    <w:rsid w:val="004326A6"/>
    <w:rsid w:val="00432745"/>
    <w:rsid w:val="00432F08"/>
    <w:rsid w:val="00433207"/>
    <w:rsid w:val="0043324B"/>
    <w:rsid w:val="00436109"/>
    <w:rsid w:val="00437944"/>
    <w:rsid w:val="00437B6A"/>
    <w:rsid w:val="00440149"/>
    <w:rsid w:val="00441279"/>
    <w:rsid w:val="00441369"/>
    <w:rsid w:val="00441830"/>
    <w:rsid w:val="00441B36"/>
    <w:rsid w:val="00441EAF"/>
    <w:rsid w:val="00442C22"/>
    <w:rsid w:val="00443A4D"/>
    <w:rsid w:val="00443EEE"/>
    <w:rsid w:val="00444560"/>
    <w:rsid w:val="004451B4"/>
    <w:rsid w:val="0044531F"/>
    <w:rsid w:val="00445E7E"/>
    <w:rsid w:val="004462E6"/>
    <w:rsid w:val="00446FF4"/>
    <w:rsid w:val="00447E3A"/>
    <w:rsid w:val="00450876"/>
    <w:rsid w:val="00450AD0"/>
    <w:rsid w:val="00452B0B"/>
    <w:rsid w:val="00452F53"/>
    <w:rsid w:val="0045356E"/>
    <w:rsid w:val="0045393F"/>
    <w:rsid w:val="00455ECA"/>
    <w:rsid w:val="0045626E"/>
    <w:rsid w:val="00456F1B"/>
    <w:rsid w:val="0045785E"/>
    <w:rsid w:val="00457B7C"/>
    <w:rsid w:val="00457DDD"/>
    <w:rsid w:val="00460716"/>
    <w:rsid w:val="004609FD"/>
    <w:rsid w:val="00460F7A"/>
    <w:rsid w:val="00461648"/>
    <w:rsid w:val="00461BBB"/>
    <w:rsid w:val="00461DC1"/>
    <w:rsid w:val="00461F6E"/>
    <w:rsid w:val="00463832"/>
    <w:rsid w:val="00463E36"/>
    <w:rsid w:val="00464D2D"/>
    <w:rsid w:val="004668F4"/>
    <w:rsid w:val="004677D7"/>
    <w:rsid w:val="00470706"/>
    <w:rsid w:val="004708D0"/>
    <w:rsid w:val="00472BA3"/>
    <w:rsid w:val="00472D19"/>
    <w:rsid w:val="004738DE"/>
    <w:rsid w:val="004740D4"/>
    <w:rsid w:val="0047450B"/>
    <w:rsid w:val="00475575"/>
    <w:rsid w:val="004757C5"/>
    <w:rsid w:val="0047629C"/>
    <w:rsid w:val="004764C7"/>
    <w:rsid w:val="00480A8D"/>
    <w:rsid w:val="004819A8"/>
    <w:rsid w:val="00486851"/>
    <w:rsid w:val="00490B6B"/>
    <w:rsid w:val="00491DA7"/>
    <w:rsid w:val="00492088"/>
    <w:rsid w:val="00492909"/>
    <w:rsid w:val="0049311C"/>
    <w:rsid w:val="00493FDB"/>
    <w:rsid w:val="0049412B"/>
    <w:rsid w:val="00494414"/>
    <w:rsid w:val="004951C9"/>
    <w:rsid w:val="00495695"/>
    <w:rsid w:val="00496D3E"/>
    <w:rsid w:val="00497531"/>
    <w:rsid w:val="00497AF2"/>
    <w:rsid w:val="00497C93"/>
    <w:rsid w:val="004A05C2"/>
    <w:rsid w:val="004A08E7"/>
    <w:rsid w:val="004A1C8D"/>
    <w:rsid w:val="004A2D48"/>
    <w:rsid w:val="004A3404"/>
    <w:rsid w:val="004A4061"/>
    <w:rsid w:val="004A5796"/>
    <w:rsid w:val="004A5B20"/>
    <w:rsid w:val="004A5CBB"/>
    <w:rsid w:val="004A68D2"/>
    <w:rsid w:val="004A6D7C"/>
    <w:rsid w:val="004A6D7D"/>
    <w:rsid w:val="004A7312"/>
    <w:rsid w:val="004A74AF"/>
    <w:rsid w:val="004A7840"/>
    <w:rsid w:val="004A7AE9"/>
    <w:rsid w:val="004B062F"/>
    <w:rsid w:val="004B1ADF"/>
    <w:rsid w:val="004B3835"/>
    <w:rsid w:val="004B3EF8"/>
    <w:rsid w:val="004B4359"/>
    <w:rsid w:val="004B507D"/>
    <w:rsid w:val="004B5869"/>
    <w:rsid w:val="004B5D57"/>
    <w:rsid w:val="004B612B"/>
    <w:rsid w:val="004B6282"/>
    <w:rsid w:val="004B65EA"/>
    <w:rsid w:val="004B761F"/>
    <w:rsid w:val="004B7CB3"/>
    <w:rsid w:val="004C126C"/>
    <w:rsid w:val="004C1462"/>
    <w:rsid w:val="004C1B30"/>
    <w:rsid w:val="004C20B7"/>
    <w:rsid w:val="004C233B"/>
    <w:rsid w:val="004C2CE0"/>
    <w:rsid w:val="004C2DAF"/>
    <w:rsid w:val="004C3228"/>
    <w:rsid w:val="004C36C6"/>
    <w:rsid w:val="004C3B7E"/>
    <w:rsid w:val="004C3D3F"/>
    <w:rsid w:val="004C3E34"/>
    <w:rsid w:val="004C500C"/>
    <w:rsid w:val="004C54F1"/>
    <w:rsid w:val="004C5A3F"/>
    <w:rsid w:val="004C650B"/>
    <w:rsid w:val="004D0A66"/>
    <w:rsid w:val="004D0ECD"/>
    <w:rsid w:val="004D1003"/>
    <w:rsid w:val="004D12A2"/>
    <w:rsid w:val="004D225E"/>
    <w:rsid w:val="004D258F"/>
    <w:rsid w:val="004D284E"/>
    <w:rsid w:val="004D2AD2"/>
    <w:rsid w:val="004D3181"/>
    <w:rsid w:val="004D466C"/>
    <w:rsid w:val="004D5397"/>
    <w:rsid w:val="004D559C"/>
    <w:rsid w:val="004D5A41"/>
    <w:rsid w:val="004D5C2A"/>
    <w:rsid w:val="004D5D20"/>
    <w:rsid w:val="004D6234"/>
    <w:rsid w:val="004D76CF"/>
    <w:rsid w:val="004D7B33"/>
    <w:rsid w:val="004D7D4E"/>
    <w:rsid w:val="004D7E25"/>
    <w:rsid w:val="004E0269"/>
    <w:rsid w:val="004E37A1"/>
    <w:rsid w:val="004E389A"/>
    <w:rsid w:val="004E4037"/>
    <w:rsid w:val="004E4A54"/>
    <w:rsid w:val="004E6861"/>
    <w:rsid w:val="004E6A4E"/>
    <w:rsid w:val="004E7C6D"/>
    <w:rsid w:val="004E7E03"/>
    <w:rsid w:val="004F03E2"/>
    <w:rsid w:val="004F0502"/>
    <w:rsid w:val="004F1401"/>
    <w:rsid w:val="004F146E"/>
    <w:rsid w:val="004F2B84"/>
    <w:rsid w:val="004F3194"/>
    <w:rsid w:val="004F3704"/>
    <w:rsid w:val="004F3707"/>
    <w:rsid w:val="004F3C9E"/>
    <w:rsid w:val="004F3DFB"/>
    <w:rsid w:val="004F5CD8"/>
    <w:rsid w:val="004F5F3F"/>
    <w:rsid w:val="004F64A3"/>
    <w:rsid w:val="004F76C1"/>
    <w:rsid w:val="004F785B"/>
    <w:rsid w:val="005006A1"/>
    <w:rsid w:val="00500A0E"/>
    <w:rsid w:val="00500C8F"/>
    <w:rsid w:val="00501219"/>
    <w:rsid w:val="00501525"/>
    <w:rsid w:val="00504069"/>
    <w:rsid w:val="005047F9"/>
    <w:rsid w:val="00504D4C"/>
    <w:rsid w:val="00505950"/>
    <w:rsid w:val="00505A96"/>
    <w:rsid w:val="005062EF"/>
    <w:rsid w:val="0050634B"/>
    <w:rsid w:val="005067C0"/>
    <w:rsid w:val="00506962"/>
    <w:rsid w:val="005077D7"/>
    <w:rsid w:val="005079FA"/>
    <w:rsid w:val="0051148E"/>
    <w:rsid w:val="00511547"/>
    <w:rsid w:val="00511D35"/>
    <w:rsid w:val="00512258"/>
    <w:rsid w:val="0051272B"/>
    <w:rsid w:val="0051281F"/>
    <w:rsid w:val="0051366B"/>
    <w:rsid w:val="00513A4E"/>
    <w:rsid w:val="00514479"/>
    <w:rsid w:val="005153BA"/>
    <w:rsid w:val="005163BE"/>
    <w:rsid w:val="005167F2"/>
    <w:rsid w:val="00517D3D"/>
    <w:rsid w:val="00517FFC"/>
    <w:rsid w:val="005200B6"/>
    <w:rsid w:val="00520D16"/>
    <w:rsid w:val="00520FC7"/>
    <w:rsid w:val="00521C21"/>
    <w:rsid w:val="00522AAE"/>
    <w:rsid w:val="0052347C"/>
    <w:rsid w:val="005246FF"/>
    <w:rsid w:val="005259CB"/>
    <w:rsid w:val="00526567"/>
    <w:rsid w:val="0052669E"/>
    <w:rsid w:val="005268C0"/>
    <w:rsid w:val="0052796C"/>
    <w:rsid w:val="00530608"/>
    <w:rsid w:val="0053184A"/>
    <w:rsid w:val="005319A1"/>
    <w:rsid w:val="00532957"/>
    <w:rsid w:val="00533398"/>
    <w:rsid w:val="00533AAC"/>
    <w:rsid w:val="00533C50"/>
    <w:rsid w:val="00533EDC"/>
    <w:rsid w:val="00534762"/>
    <w:rsid w:val="00534A98"/>
    <w:rsid w:val="00535905"/>
    <w:rsid w:val="00535961"/>
    <w:rsid w:val="005359BF"/>
    <w:rsid w:val="00535B34"/>
    <w:rsid w:val="00535B4F"/>
    <w:rsid w:val="00536D69"/>
    <w:rsid w:val="00540B83"/>
    <w:rsid w:val="00541DE1"/>
    <w:rsid w:val="00542523"/>
    <w:rsid w:val="00542935"/>
    <w:rsid w:val="0054331B"/>
    <w:rsid w:val="00543B55"/>
    <w:rsid w:val="005457C9"/>
    <w:rsid w:val="0054662F"/>
    <w:rsid w:val="00546664"/>
    <w:rsid w:val="00546D85"/>
    <w:rsid w:val="00546FCA"/>
    <w:rsid w:val="00547135"/>
    <w:rsid w:val="00551C05"/>
    <w:rsid w:val="005523F7"/>
    <w:rsid w:val="00553F60"/>
    <w:rsid w:val="00554518"/>
    <w:rsid w:val="005546C4"/>
    <w:rsid w:val="00554985"/>
    <w:rsid w:val="00555323"/>
    <w:rsid w:val="005569B1"/>
    <w:rsid w:val="00557A39"/>
    <w:rsid w:val="00560E9F"/>
    <w:rsid w:val="00561AD9"/>
    <w:rsid w:val="00561D6E"/>
    <w:rsid w:val="00561F1D"/>
    <w:rsid w:val="0056255A"/>
    <w:rsid w:val="00562D1F"/>
    <w:rsid w:val="005631B4"/>
    <w:rsid w:val="00566F10"/>
    <w:rsid w:val="005670A3"/>
    <w:rsid w:val="00570A89"/>
    <w:rsid w:val="0057169E"/>
    <w:rsid w:val="0057189D"/>
    <w:rsid w:val="00571F31"/>
    <w:rsid w:val="005728F8"/>
    <w:rsid w:val="00572919"/>
    <w:rsid w:val="00572A69"/>
    <w:rsid w:val="005738B5"/>
    <w:rsid w:val="005746D9"/>
    <w:rsid w:val="0057659D"/>
    <w:rsid w:val="00576F40"/>
    <w:rsid w:val="005779A5"/>
    <w:rsid w:val="00580528"/>
    <w:rsid w:val="0058084B"/>
    <w:rsid w:val="00580F93"/>
    <w:rsid w:val="005810CA"/>
    <w:rsid w:val="00582018"/>
    <w:rsid w:val="00582257"/>
    <w:rsid w:val="00582B1A"/>
    <w:rsid w:val="005831B1"/>
    <w:rsid w:val="00583732"/>
    <w:rsid w:val="005841C5"/>
    <w:rsid w:val="005847D3"/>
    <w:rsid w:val="00585072"/>
    <w:rsid w:val="005852B4"/>
    <w:rsid w:val="005853C3"/>
    <w:rsid w:val="00585C54"/>
    <w:rsid w:val="00586440"/>
    <w:rsid w:val="005866F1"/>
    <w:rsid w:val="00586C1F"/>
    <w:rsid w:val="00586D56"/>
    <w:rsid w:val="00590439"/>
    <w:rsid w:val="00591BDB"/>
    <w:rsid w:val="0059208E"/>
    <w:rsid w:val="00592E2E"/>
    <w:rsid w:val="00593EA2"/>
    <w:rsid w:val="00593F58"/>
    <w:rsid w:val="00593F5E"/>
    <w:rsid w:val="00594E46"/>
    <w:rsid w:val="00595C52"/>
    <w:rsid w:val="00596D43"/>
    <w:rsid w:val="0059780E"/>
    <w:rsid w:val="005A00F4"/>
    <w:rsid w:val="005A09C5"/>
    <w:rsid w:val="005A1D7B"/>
    <w:rsid w:val="005A1E77"/>
    <w:rsid w:val="005A5A26"/>
    <w:rsid w:val="005A5E75"/>
    <w:rsid w:val="005A6E37"/>
    <w:rsid w:val="005A7109"/>
    <w:rsid w:val="005B12DA"/>
    <w:rsid w:val="005B1B02"/>
    <w:rsid w:val="005B2CC1"/>
    <w:rsid w:val="005B2DC9"/>
    <w:rsid w:val="005B42FD"/>
    <w:rsid w:val="005B5656"/>
    <w:rsid w:val="005B5F33"/>
    <w:rsid w:val="005B731A"/>
    <w:rsid w:val="005B76C3"/>
    <w:rsid w:val="005C1384"/>
    <w:rsid w:val="005C1C8C"/>
    <w:rsid w:val="005C206F"/>
    <w:rsid w:val="005C341C"/>
    <w:rsid w:val="005C38C6"/>
    <w:rsid w:val="005C3C73"/>
    <w:rsid w:val="005C4297"/>
    <w:rsid w:val="005C5740"/>
    <w:rsid w:val="005C6634"/>
    <w:rsid w:val="005C6EE6"/>
    <w:rsid w:val="005C7121"/>
    <w:rsid w:val="005D01C6"/>
    <w:rsid w:val="005D0A81"/>
    <w:rsid w:val="005D1107"/>
    <w:rsid w:val="005D231C"/>
    <w:rsid w:val="005D3757"/>
    <w:rsid w:val="005D3A1F"/>
    <w:rsid w:val="005D48E1"/>
    <w:rsid w:val="005D4F66"/>
    <w:rsid w:val="005D6818"/>
    <w:rsid w:val="005D6DEC"/>
    <w:rsid w:val="005D7F93"/>
    <w:rsid w:val="005E0D1E"/>
    <w:rsid w:val="005E22AD"/>
    <w:rsid w:val="005E25D7"/>
    <w:rsid w:val="005E2DF7"/>
    <w:rsid w:val="005E31B6"/>
    <w:rsid w:val="005E331E"/>
    <w:rsid w:val="005E36B2"/>
    <w:rsid w:val="005E3EE3"/>
    <w:rsid w:val="005E448A"/>
    <w:rsid w:val="005E506B"/>
    <w:rsid w:val="005E528C"/>
    <w:rsid w:val="005F030B"/>
    <w:rsid w:val="005F0825"/>
    <w:rsid w:val="005F0B93"/>
    <w:rsid w:val="005F1DE0"/>
    <w:rsid w:val="005F1F89"/>
    <w:rsid w:val="005F3AB5"/>
    <w:rsid w:val="005F43D9"/>
    <w:rsid w:val="005F5EB2"/>
    <w:rsid w:val="005F780D"/>
    <w:rsid w:val="005F7DA0"/>
    <w:rsid w:val="006001F4"/>
    <w:rsid w:val="00600344"/>
    <w:rsid w:val="00600711"/>
    <w:rsid w:val="006008F7"/>
    <w:rsid w:val="00601292"/>
    <w:rsid w:val="006015A1"/>
    <w:rsid w:val="006018D5"/>
    <w:rsid w:val="006025C7"/>
    <w:rsid w:val="0060542B"/>
    <w:rsid w:val="0060695E"/>
    <w:rsid w:val="00606FDC"/>
    <w:rsid w:val="00607002"/>
    <w:rsid w:val="0060723B"/>
    <w:rsid w:val="006104ED"/>
    <w:rsid w:val="0061232F"/>
    <w:rsid w:val="00612A59"/>
    <w:rsid w:val="00612CFE"/>
    <w:rsid w:val="00613361"/>
    <w:rsid w:val="006137E8"/>
    <w:rsid w:val="006138C7"/>
    <w:rsid w:val="00613DF8"/>
    <w:rsid w:val="006147B9"/>
    <w:rsid w:val="00615A66"/>
    <w:rsid w:val="00617D11"/>
    <w:rsid w:val="006218C5"/>
    <w:rsid w:val="00622816"/>
    <w:rsid w:val="00623591"/>
    <w:rsid w:val="006237EF"/>
    <w:rsid w:val="00623B6A"/>
    <w:rsid w:val="00624164"/>
    <w:rsid w:val="00624A8D"/>
    <w:rsid w:val="00624AFA"/>
    <w:rsid w:val="00624FC4"/>
    <w:rsid w:val="006253EC"/>
    <w:rsid w:val="006259CE"/>
    <w:rsid w:val="00625E03"/>
    <w:rsid w:val="00626159"/>
    <w:rsid w:val="00626B30"/>
    <w:rsid w:val="006275F1"/>
    <w:rsid w:val="00627734"/>
    <w:rsid w:val="0062776A"/>
    <w:rsid w:val="00627D24"/>
    <w:rsid w:val="00630A0B"/>
    <w:rsid w:val="00630CF0"/>
    <w:rsid w:val="00630E32"/>
    <w:rsid w:val="00632167"/>
    <w:rsid w:val="0063354F"/>
    <w:rsid w:val="00633B60"/>
    <w:rsid w:val="006340ED"/>
    <w:rsid w:val="00635351"/>
    <w:rsid w:val="00635C09"/>
    <w:rsid w:val="00635C91"/>
    <w:rsid w:val="00640906"/>
    <w:rsid w:val="0064095E"/>
    <w:rsid w:val="00640A7D"/>
    <w:rsid w:val="00642214"/>
    <w:rsid w:val="006428CD"/>
    <w:rsid w:val="0064374E"/>
    <w:rsid w:val="0064542C"/>
    <w:rsid w:val="00646533"/>
    <w:rsid w:val="0064717C"/>
    <w:rsid w:val="00647721"/>
    <w:rsid w:val="00650332"/>
    <w:rsid w:val="00650D2F"/>
    <w:rsid w:val="0065177A"/>
    <w:rsid w:val="006519E0"/>
    <w:rsid w:val="006535CE"/>
    <w:rsid w:val="0065368D"/>
    <w:rsid w:val="00655204"/>
    <w:rsid w:val="00657330"/>
    <w:rsid w:val="00661CEC"/>
    <w:rsid w:val="00662337"/>
    <w:rsid w:val="0066359D"/>
    <w:rsid w:val="006637C5"/>
    <w:rsid w:val="006644F6"/>
    <w:rsid w:val="00664EAB"/>
    <w:rsid w:val="00664ED7"/>
    <w:rsid w:val="006654A5"/>
    <w:rsid w:val="006658F9"/>
    <w:rsid w:val="00665A83"/>
    <w:rsid w:val="00667255"/>
    <w:rsid w:val="00667681"/>
    <w:rsid w:val="00671505"/>
    <w:rsid w:val="00671776"/>
    <w:rsid w:val="00671BAD"/>
    <w:rsid w:val="00672F2F"/>
    <w:rsid w:val="00675C78"/>
    <w:rsid w:val="00677044"/>
    <w:rsid w:val="006774C9"/>
    <w:rsid w:val="006803BA"/>
    <w:rsid w:val="00680B2D"/>
    <w:rsid w:val="0068109D"/>
    <w:rsid w:val="00681B70"/>
    <w:rsid w:val="00681BBA"/>
    <w:rsid w:val="00682F6A"/>
    <w:rsid w:val="00684583"/>
    <w:rsid w:val="00686825"/>
    <w:rsid w:val="00686D60"/>
    <w:rsid w:val="006917A7"/>
    <w:rsid w:val="00692C0B"/>
    <w:rsid w:val="00693F43"/>
    <w:rsid w:val="006946F7"/>
    <w:rsid w:val="0069535C"/>
    <w:rsid w:val="006A0E73"/>
    <w:rsid w:val="006A100B"/>
    <w:rsid w:val="006A147A"/>
    <w:rsid w:val="006A1494"/>
    <w:rsid w:val="006A1D93"/>
    <w:rsid w:val="006A1F16"/>
    <w:rsid w:val="006A2057"/>
    <w:rsid w:val="006A3385"/>
    <w:rsid w:val="006A3C93"/>
    <w:rsid w:val="006A3E3B"/>
    <w:rsid w:val="006A4E97"/>
    <w:rsid w:val="006A4EDD"/>
    <w:rsid w:val="006A5042"/>
    <w:rsid w:val="006A5B78"/>
    <w:rsid w:val="006A6B7C"/>
    <w:rsid w:val="006A7B20"/>
    <w:rsid w:val="006B064C"/>
    <w:rsid w:val="006B0652"/>
    <w:rsid w:val="006B166C"/>
    <w:rsid w:val="006B2975"/>
    <w:rsid w:val="006B3E04"/>
    <w:rsid w:val="006B3FA9"/>
    <w:rsid w:val="006B404D"/>
    <w:rsid w:val="006B6394"/>
    <w:rsid w:val="006B6B47"/>
    <w:rsid w:val="006C0BF3"/>
    <w:rsid w:val="006C5407"/>
    <w:rsid w:val="006C5B03"/>
    <w:rsid w:val="006C5E24"/>
    <w:rsid w:val="006C732D"/>
    <w:rsid w:val="006C7562"/>
    <w:rsid w:val="006D0092"/>
    <w:rsid w:val="006D0114"/>
    <w:rsid w:val="006D0261"/>
    <w:rsid w:val="006D0DAB"/>
    <w:rsid w:val="006D16F0"/>
    <w:rsid w:val="006D1A6D"/>
    <w:rsid w:val="006D21AC"/>
    <w:rsid w:val="006D254E"/>
    <w:rsid w:val="006D345F"/>
    <w:rsid w:val="006D4348"/>
    <w:rsid w:val="006D6555"/>
    <w:rsid w:val="006D6CEB"/>
    <w:rsid w:val="006D7935"/>
    <w:rsid w:val="006E1DA1"/>
    <w:rsid w:val="006E4B94"/>
    <w:rsid w:val="006E4E00"/>
    <w:rsid w:val="006E610D"/>
    <w:rsid w:val="006E63B1"/>
    <w:rsid w:val="006E78E2"/>
    <w:rsid w:val="006F17DB"/>
    <w:rsid w:val="006F17E6"/>
    <w:rsid w:val="006F1C36"/>
    <w:rsid w:val="006F2156"/>
    <w:rsid w:val="006F2C1F"/>
    <w:rsid w:val="006F3162"/>
    <w:rsid w:val="006F3522"/>
    <w:rsid w:val="006F37CD"/>
    <w:rsid w:val="006F3A8F"/>
    <w:rsid w:val="006F4138"/>
    <w:rsid w:val="006F472D"/>
    <w:rsid w:val="006F5CDD"/>
    <w:rsid w:val="006F5D61"/>
    <w:rsid w:val="006F64B0"/>
    <w:rsid w:val="006F675F"/>
    <w:rsid w:val="006F6D85"/>
    <w:rsid w:val="006F7089"/>
    <w:rsid w:val="00700852"/>
    <w:rsid w:val="007012B4"/>
    <w:rsid w:val="00701746"/>
    <w:rsid w:val="00701D4A"/>
    <w:rsid w:val="00704AF3"/>
    <w:rsid w:val="00704C52"/>
    <w:rsid w:val="00705241"/>
    <w:rsid w:val="00705753"/>
    <w:rsid w:val="00705CD7"/>
    <w:rsid w:val="007071C6"/>
    <w:rsid w:val="007073FE"/>
    <w:rsid w:val="00707495"/>
    <w:rsid w:val="007075F5"/>
    <w:rsid w:val="007078EB"/>
    <w:rsid w:val="00710155"/>
    <w:rsid w:val="00710595"/>
    <w:rsid w:val="007107EC"/>
    <w:rsid w:val="007111EA"/>
    <w:rsid w:val="00712471"/>
    <w:rsid w:val="0071248C"/>
    <w:rsid w:val="0071274D"/>
    <w:rsid w:val="00712C78"/>
    <w:rsid w:val="007143F6"/>
    <w:rsid w:val="00714B6D"/>
    <w:rsid w:val="007160DD"/>
    <w:rsid w:val="00716D67"/>
    <w:rsid w:val="007212B0"/>
    <w:rsid w:val="00721987"/>
    <w:rsid w:val="0072240C"/>
    <w:rsid w:val="007228A0"/>
    <w:rsid w:val="00722B5E"/>
    <w:rsid w:val="00722CC0"/>
    <w:rsid w:val="00723E91"/>
    <w:rsid w:val="00724013"/>
    <w:rsid w:val="007242C6"/>
    <w:rsid w:val="00726049"/>
    <w:rsid w:val="007277FE"/>
    <w:rsid w:val="00730696"/>
    <w:rsid w:val="007317AE"/>
    <w:rsid w:val="00731C39"/>
    <w:rsid w:val="00731EAC"/>
    <w:rsid w:val="0073231A"/>
    <w:rsid w:val="00732E55"/>
    <w:rsid w:val="00733677"/>
    <w:rsid w:val="007337FD"/>
    <w:rsid w:val="00734BCF"/>
    <w:rsid w:val="007351C6"/>
    <w:rsid w:val="0073656B"/>
    <w:rsid w:val="0073798C"/>
    <w:rsid w:val="00737D7B"/>
    <w:rsid w:val="0074133F"/>
    <w:rsid w:val="007414CD"/>
    <w:rsid w:val="007422F3"/>
    <w:rsid w:val="007427E7"/>
    <w:rsid w:val="007434F2"/>
    <w:rsid w:val="0074550A"/>
    <w:rsid w:val="00745C61"/>
    <w:rsid w:val="00746930"/>
    <w:rsid w:val="00747E1A"/>
    <w:rsid w:val="007502D1"/>
    <w:rsid w:val="00750477"/>
    <w:rsid w:val="00752487"/>
    <w:rsid w:val="00752E7A"/>
    <w:rsid w:val="007549E1"/>
    <w:rsid w:val="007573CC"/>
    <w:rsid w:val="00757867"/>
    <w:rsid w:val="00757A2F"/>
    <w:rsid w:val="007611A2"/>
    <w:rsid w:val="007616FA"/>
    <w:rsid w:val="0076367E"/>
    <w:rsid w:val="00764647"/>
    <w:rsid w:val="00765E68"/>
    <w:rsid w:val="0076654E"/>
    <w:rsid w:val="00767E3C"/>
    <w:rsid w:val="00770607"/>
    <w:rsid w:val="00770852"/>
    <w:rsid w:val="00772FFE"/>
    <w:rsid w:val="0077378C"/>
    <w:rsid w:val="0077402C"/>
    <w:rsid w:val="007747B2"/>
    <w:rsid w:val="00776124"/>
    <w:rsid w:val="00780518"/>
    <w:rsid w:val="0078092C"/>
    <w:rsid w:val="007814A3"/>
    <w:rsid w:val="00781597"/>
    <w:rsid w:val="007819BE"/>
    <w:rsid w:val="00782289"/>
    <w:rsid w:val="00782BDD"/>
    <w:rsid w:val="007841D0"/>
    <w:rsid w:val="00785A69"/>
    <w:rsid w:val="00787FCC"/>
    <w:rsid w:val="00787FD6"/>
    <w:rsid w:val="007902E4"/>
    <w:rsid w:val="00790EDF"/>
    <w:rsid w:val="007920E1"/>
    <w:rsid w:val="00792E94"/>
    <w:rsid w:val="00793A99"/>
    <w:rsid w:val="00793B8E"/>
    <w:rsid w:val="0079511C"/>
    <w:rsid w:val="00796050"/>
    <w:rsid w:val="00796738"/>
    <w:rsid w:val="00796AB8"/>
    <w:rsid w:val="0079703D"/>
    <w:rsid w:val="007976B2"/>
    <w:rsid w:val="007A03AE"/>
    <w:rsid w:val="007A10CB"/>
    <w:rsid w:val="007A1608"/>
    <w:rsid w:val="007A1DE7"/>
    <w:rsid w:val="007A2060"/>
    <w:rsid w:val="007A2201"/>
    <w:rsid w:val="007A2B9D"/>
    <w:rsid w:val="007A426B"/>
    <w:rsid w:val="007A535B"/>
    <w:rsid w:val="007A5E98"/>
    <w:rsid w:val="007A6AB6"/>
    <w:rsid w:val="007A7CFB"/>
    <w:rsid w:val="007B06B6"/>
    <w:rsid w:val="007B0EC0"/>
    <w:rsid w:val="007B1164"/>
    <w:rsid w:val="007B2386"/>
    <w:rsid w:val="007B49AB"/>
    <w:rsid w:val="007B4C17"/>
    <w:rsid w:val="007B5691"/>
    <w:rsid w:val="007B67B4"/>
    <w:rsid w:val="007B68D1"/>
    <w:rsid w:val="007B72D7"/>
    <w:rsid w:val="007B74EC"/>
    <w:rsid w:val="007B7F16"/>
    <w:rsid w:val="007C0513"/>
    <w:rsid w:val="007C0FD7"/>
    <w:rsid w:val="007C183F"/>
    <w:rsid w:val="007C4507"/>
    <w:rsid w:val="007C5D28"/>
    <w:rsid w:val="007C5FCF"/>
    <w:rsid w:val="007C62EB"/>
    <w:rsid w:val="007C7977"/>
    <w:rsid w:val="007D11D4"/>
    <w:rsid w:val="007D1C56"/>
    <w:rsid w:val="007D1E48"/>
    <w:rsid w:val="007D21D7"/>
    <w:rsid w:val="007D28E2"/>
    <w:rsid w:val="007D5220"/>
    <w:rsid w:val="007D5318"/>
    <w:rsid w:val="007D5742"/>
    <w:rsid w:val="007D6B41"/>
    <w:rsid w:val="007D76FA"/>
    <w:rsid w:val="007D7FC0"/>
    <w:rsid w:val="007E06FD"/>
    <w:rsid w:val="007E340A"/>
    <w:rsid w:val="007E41E1"/>
    <w:rsid w:val="007E4ECB"/>
    <w:rsid w:val="007E51FA"/>
    <w:rsid w:val="007E5CB1"/>
    <w:rsid w:val="007E619C"/>
    <w:rsid w:val="007E673D"/>
    <w:rsid w:val="007E695A"/>
    <w:rsid w:val="007E6F60"/>
    <w:rsid w:val="007E7182"/>
    <w:rsid w:val="007E7AA9"/>
    <w:rsid w:val="007F0C43"/>
    <w:rsid w:val="007F183E"/>
    <w:rsid w:val="007F1A4E"/>
    <w:rsid w:val="007F373C"/>
    <w:rsid w:val="007F39A2"/>
    <w:rsid w:val="007F47E7"/>
    <w:rsid w:val="007F4C9B"/>
    <w:rsid w:val="007F581C"/>
    <w:rsid w:val="007F5A3B"/>
    <w:rsid w:val="007F5D99"/>
    <w:rsid w:val="007F6CEE"/>
    <w:rsid w:val="00800004"/>
    <w:rsid w:val="008002BD"/>
    <w:rsid w:val="008010E4"/>
    <w:rsid w:val="00801960"/>
    <w:rsid w:val="00801F23"/>
    <w:rsid w:val="008022EC"/>
    <w:rsid w:val="00802550"/>
    <w:rsid w:val="00802EA5"/>
    <w:rsid w:val="00802F9B"/>
    <w:rsid w:val="00803B16"/>
    <w:rsid w:val="00803F2E"/>
    <w:rsid w:val="008045E2"/>
    <w:rsid w:val="00805445"/>
    <w:rsid w:val="00805C24"/>
    <w:rsid w:val="00806B74"/>
    <w:rsid w:val="0080702E"/>
    <w:rsid w:val="00810402"/>
    <w:rsid w:val="0081285C"/>
    <w:rsid w:val="00812EED"/>
    <w:rsid w:val="00812F14"/>
    <w:rsid w:val="00813BF1"/>
    <w:rsid w:val="00814DED"/>
    <w:rsid w:val="0081559B"/>
    <w:rsid w:val="008164F3"/>
    <w:rsid w:val="00816BA1"/>
    <w:rsid w:val="00816F42"/>
    <w:rsid w:val="00817D1F"/>
    <w:rsid w:val="00821444"/>
    <w:rsid w:val="008219EB"/>
    <w:rsid w:val="008227C8"/>
    <w:rsid w:val="00822E14"/>
    <w:rsid w:val="008240F4"/>
    <w:rsid w:val="008256B6"/>
    <w:rsid w:val="008257C4"/>
    <w:rsid w:val="00825BC9"/>
    <w:rsid w:val="00826D5A"/>
    <w:rsid w:val="00827A6F"/>
    <w:rsid w:val="0083021F"/>
    <w:rsid w:val="008312D0"/>
    <w:rsid w:val="00831C6A"/>
    <w:rsid w:val="008326F1"/>
    <w:rsid w:val="00833006"/>
    <w:rsid w:val="008336F2"/>
    <w:rsid w:val="008336FF"/>
    <w:rsid w:val="00833CE6"/>
    <w:rsid w:val="008345E2"/>
    <w:rsid w:val="00834E48"/>
    <w:rsid w:val="0083641C"/>
    <w:rsid w:val="008377D1"/>
    <w:rsid w:val="00842E97"/>
    <w:rsid w:val="00843CAA"/>
    <w:rsid w:val="0084491E"/>
    <w:rsid w:val="00844D83"/>
    <w:rsid w:val="00845EB1"/>
    <w:rsid w:val="00846A91"/>
    <w:rsid w:val="0084783A"/>
    <w:rsid w:val="0085177F"/>
    <w:rsid w:val="00851A00"/>
    <w:rsid w:val="00851ED6"/>
    <w:rsid w:val="00852BA5"/>
    <w:rsid w:val="008533EB"/>
    <w:rsid w:val="00853726"/>
    <w:rsid w:val="00853BF8"/>
    <w:rsid w:val="0085485B"/>
    <w:rsid w:val="00855B20"/>
    <w:rsid w:val="008573B0"/>
    <w:rsid w:val="008575D5"/>
    <w:rsid w:val="00857B6A"/>
    <w:rsid w:val="008600EF"/>
    <w:rsid w:val="00860BD4"/>
    <w:rsid w:val="00860CB7"/>
    <w:rsid w:val="00860CB8"/>
    <w:rsid w:val="008611AD"/>
    <w:rsid w:val="00861287"/>
    <w:rsid w:val="00861353"/>
    <w:rsid w:val="0086216E"/>
    <w:rsid w:val="00862575"/>
    <w:rsid w:val="00862A7A"/>
    <w:rsid w:val="008630E7"/>
    <w:rsid w:val="008630FE"/>
    <w:rsid w:val="008637EC"/>
    <w:rsid w:val="00863941"/>
    <w:rsid w:val="0086613E"/>
    <w:rsid w:val="00866A1F"/>
    <w:rsid w:val="008708F5"/>
    <w:rsid w:val="008714CE"/>
    <w:rsid w:val="008718F7"/>
    <w:rsid w:val="00871A0C"/>
    <w:rsid w:val="00871EE8"/>
    <w:rsid w:val="0087279B"/>
    <w:rsid w:val="00872D9F"/>
    <w:rsid w:val="00873608"/>
    <w:rsid w:val="0087504D"/>
    <w:rsid w:val="008772D3"/>
    <w:rsid w:val="00881011"/>
    <w:rsid w:val="008817F2"/>
    <w:rsid w:val="00881A16"/>
    <w:rsid w:val="00883013"/>
    <w:rsid w:val="00883FF5"/>
    <w:rsid w:val="00884044"/>
    <w:rsid w:val="008840FA"/>
    <w:rsid w:val="00884368"/>
    <w:rsid w:val="00884805"/>
    <w:rsid w:val="00884C38"/>
    <w:rsid w:val="0088508D"/>
    <w:rsid w:val="00885AA8"/>
    <w:rsid w:val="00885ABA"/>
    <w:rsid w:val="00885CF0"/>
    <w:rsid w:val="00885FEF"/>
    <w:rsid w:val="00886496"/>
    <w:rsid w:val="00887686"/>
    <w:rsid w:val="00890AE6"/>
    <w:rsid w:val="00890D0B"/>
    <w:rsid w:val="00890FAE"/>
    <w:rsid w:val="00891E15"/>
    <w:rsid w:val="008920BE"/>
    <w:rsid w:val="00892460"/>
    <w:rsid w:val="008930C5"/>
    <w:rsid w:val="00895F52"/>
    <w:rsid w:val="00896240"/>
    <w:rsid w:val="00896270"/>
    <w:rsid w:val="008964D1"/>
    <w:rsid w:val="008966E0"/>
    <w:rsid w:val="00897D6B"/>
    <w:rsid w:val="008A2473"/>
    <w:rsid w:val="008A2499"/>
    <w:rsid w:val="008A2529"/>
    <w:rsid w:val="008A2896"/>
    <w:rsid w:val="008A562F"/>
    <w:rsid w:val="008A5C41"/>
    <w:rsid w:val="008A64D8"/>
    <w:rsid w:val="008A7C92"/>
    <w:rsid w:val="008B0496"/>
    <w:rsid w:val="008B0754"/>
    <w:rsid w:val="008B0CB9"/>
    <w:rsid w:val="008B1862"/>
    <w:rsid w:val="008B1B35"/>
    <w:rsid w:val="008B214C"/>
    <w:rsid w:val="008B2A17"/>
    <w:rsid w:val="008B2E5B"/>
    <w:rsid w:val="008B37C6"/>
    <w:rsid w:val="008B3DDC"/>
    <w:rsid w:val="008B4E5F"/>
    <w:rsid w:val="008B60F8"/>
    <w:rsid w:val="008B7CFE"/>
    <w:rsid w:val="008C06A2"/>
    <w:rsid w:val="008C1048"/>
    <w:rsid w:val="008C12D6"/>
    <w:rsid w:val="008C1492"/>
    <w:rsid w:val="008C190A"/>
    <w:rsid w:val="008C19EE"/>
    <w:rsid w:val="008C3624"/>
    <w:rsid w:val="008C389A"/>
    <w:rsid w:val="008C38CB"/>
    <w:rsid w:val="008C3D3E"/>
    <w:rsid w:val="008C50A4"/>
    <w:rsid w:val="008C526D"/>
    <w:rsid w:val="008C54D6"/>
    <w:rsid w:val="008C715E"/>
    <w:rsid w:val="008C723A"/>
    <w:rsid w:val="008C761E"/>
    <w:rsid w:val="008D01D0"/>
    <w:rsid w:val="008D0FFB"/>
    <w:rsid w:val="008D16B3"/>
    <w:rsid w:val="008D2073"/>
    <w:rsid w:val="008D2864"/>
    <w:rsid w:val="008D2C81"/>
    <w:rsid w:val="008D50EE"/>
    <w:rsid w:val="008D54F3"/>
    <w:rsid w:val="008D7363"/>
    <w:rsid w:val="008D7588"/>
    <w:rsid w:val="008E0F35"/>
    <w:rsid w:val="008E11CE"/>
    <w:rsid w:val="008E13B9"/>
    <w:rsid w:val="008E15AB"/>
    <w:rsid w:val="008E1C78"/>
    <w:rsid w:val="008E2353"/>
    <w:rsid w:val="008E2415"/>
    <w:rsid w:val="008E2616"/>
    <w:rsid w:val="008E30A1"/>
    <w:rsid w:val="008E3111"/>
    <w:rsid w:val="008E325B"/>
    <w:rsid w:val="008E340C"/>
    <w:rsid w:val="008E34EE"/>
    <w:rsid w:val="008E3A79"/>
    <w:rsid w:val="008E4DBB"/>
    <w:rsid w:val="008E68DF"/>
    <w:rsid w:val="008E6EE2"/>
    <w:rsid w:val="008F03A4"/>
    <w:rsid w:val="008F0D30"/>
    <w:rsid w:val="008F1AF1"/>
    <w:rsid w:val="008F28E0"/>
    <w:rsid w:val="008F4336"/>
    <w:rsid w:val="008F567A"/>
    <w:rsid w:val="008F5E40"/>
    <w:rsid w:val="008F5F5C"/>
    <w:rsid w:val="008F6980"/>
    <w:rsid w:val="008F6E05"/>
    <w:rsid w:val="00900B4A"/>
    <w:rsid w:val="0090107A"/>
    <w:rsid w:val="0090241E"/>
    <w:rsid w:val="0090570D"/>
    <w:rsid w:val="00906101"/>
    <w:rsid w:val="0090614D"/>
    <w:rsid w:val="00907653"/>
    <w:rsid w:val="009115AC"/>
    <w:rsid w:val="0091178F"/>
    <w:rsid w:val="009125B5"/>
    <w:rsid w:val="00913489"/>
    <w:rsid w:val="00913B3F"/>
    <w:rsid w:val="0091421C"/>
    <w:rsid w:val="00915448"/>
    <w:rsid w:val="009157C9"/>
    <w:rsid w:val="00920AF6"/>
    <w:rsid w:val="00921023"/>
    <w:rsid w:val="009214E9"/>
    <w:rsid w:val="00921F74"/>
    <w:rsid w:val="00923A89"/>
    <w:rsid w:val="0092440A"/>
    <w:rsid w:val="009256F5"/>
    <w:rsid w:val="009268F7"/>
    <w:rsid w:val="009268FD"/>
    <w:rsid w:val="00926D53"/>
    <w:rsid w:val="009272B2"/>
    <w:rsid w:val="009273B2"/>
    <w:rsid w:val="0093097C"/>
    <w:rsid w:val="0093151E"/>
    <w:rsid w:val="00931674"/>
    <w:rsid w:val="00931A19"/>
    <w:rsid w:val="00931CC0"/>
    <w:rsid w:val="00931F8A"/>
    <w:rsid w:val="00933BD7"/>
    <w:rsid w:val="00934CF5"/>
    <w:rsid w:val="00935C0A"/>
    <w:rsid w:val="00935C54"/>
    <w:rsid w:val="00936D80"/>
    <w:rsid w:val="009372EB"/>
    <w:rsid w:val="00937476"/>
    <w:rsid w:val="0094012B"/>
    <w:rsid w:val="0094256E"/>
    <w:rsid w:val="0094397C"/>
    <w:rsid w:val="009439E6"/>
    <w:rsid w:val="0094475E"/>
    <w:rsid w:val="009452C1"/>
    <w:rsid w:val="00945629"/>
    <w:rsid w:val="0094713F"/>
    <w:rsid w:val="00947367"/>
    <w:rsid w:val="00951332"/>
    <w:rsid w:val="00951568"/>
    <w:rsid w:val="00951E6D"/>
    <w:rsid w:val="009522A0"/>
    <w:rsid w:val="00952AC8"/>
    <w:rsid w:val="00952B84"/>
    <w:rsid w:val="00955E46"/>
    <w:rsid w:val="0095678B"/>
    <w:rsid w:val="00957811"/>
    <w:rsid w:val="00957978"/>
    <w:rsid w:val="009606DD"/>
    <w:rsid w:val="0096230F"/>
    <w:rsid w:val="00962806"/>
    <w:rsid w:val="0096318C"/>
    <w:rsid w:val="00963B1A"/>
    <w:rsid w:val="009648EF"/>
    <w:rsid w:val="009666D2"/>
    <w:rsid w:val="00966854"/>
    <w:rsid w:val="009668C5"/>
    <w:rsid w:val="009679CF"/>
    <w:rsid w:val="0097014B"/>
    <w:rsid w:val="0097045A"/>
    <w:rsid w:val="00971DC2"/>
    <w:rsid w:val="0097250F"/>
    <w:rsid w:val="00972864"/>
    <w:rsid w:val="009730E3"/>
    <w:rsid w:val="00974244"/>
    <w:rsid w:val="00975687"/>
    <w:rsid w:val="00975E03"/>
    <w:rsid w:val="009766F6"/>
    <w:rsid w:val="00976FAA"/>
    <w:rsid w:val="009803B2"/>
    <w:rsid w:val="0098095B"/>
    <w:rsid w:val="00980AB1"/>
    <w:rsid w:val="00980AC9"/>
    <w:rsid w:val="00980D14"/>
    <w:rsid w:val="00981633"/>
    <w:rsid w:val="00981C7E"/>
    <w:rsid w:val="00982AF3"/>
    <w:rsid w:val="00983708"/>
    <w:rsid w:val="00983B37"/>
    <w:rsid w:val="00984405"/>
    <w:rsid w:val="00984699"/>
    <w:rsid w:val="0098671B"/>
    <w:rsid w:val="009869BA"/>
    <w:rsid w:val="0098764B"/>
    <w:rsid w:val="00987692"/>
    <w:rsid w:val="00987D35"/>
    <w:rsid w:val="009906C4"/>
    <w:rsid w:val="00990948"/>
    <w:rsid w:val="00990FE9"/>
    <w:rsid w:val="00991433"/>
    <w:rsid w:val="00991477"/>
    <w:rsid w:val="00991A32"/>
    <w:rsid w:val="00992543"/>
    <w:rsid w:val="0099266F"/>
    <w:rsid w:val="00992A74"/>
    <w:rsid w:val="00994D9E"/>
    <w:rsid w:val="00995018"/>
    <w:rsid w:val="00997EEC"/>
    <w:rsid w:val="00997FBC"/>
    <w:rsid w:val="009A2401"/>
    <w:rsid w:val="009A3000"/>
    <w:rsid w:val="009A3117"/>
    <w:rsid w:val="009A380E"/>
    <w:rsid w:val="009A3B7F"/>
    <w:rsid w:val="009A4753"/>
    <w:rsid w:val="009A4AB2"/>
    <w:rsid w:val="009A563F"/>
    <w:rsid w:val="009A564A"/>
    <w:rsid w:val="009A5D7B"/>
    <w:rsid w:val="009A6924"/>
    <w:rsid w:val="009A7555"/>
    <w:rsid w:val="009A769E"/>
    <w:rsid w:val="009A7EB2"/>
    <w:rsid w:val="009B04EF"/>
    <w:rsid w:val="009B3BB0"/>
    <w:rsid w:val="009B6CF4"/>
    <w:rsid w:val="009B6F11"/>
    <w:rsid w:val="009B787C"/>
    <w:rsid w:val="009B7EAD"/>
    <w:rsid w:val="009C09FA"/>
    <w:rsid w:val="009C16F3"/>
    <w:rsid w:val="009C230A"/>
    <w:rsid w:val="009C39A3"/>
    <w:rsid w:val="009C3E0F"/>
    <w:rsid w:val="009C6BCD"/>
    <w:rsid w:val="009C79B0"/>
    <w:rsid w:val="009D017D"/>
    <w:rsid w:val="009D05B4"/>
    <w:rsid w:val="009D072E"/>
    <w:rsid w:val="009D144D"/>
    <w:rsid w:val="009D19F0"/>
    <w:rsid w:val="009D21FC"/>
    <w:rsid w:val="009D21FF"/>
    <w:rsid w:val="009D23B2"/>
    <w:rsid w:val="009D3714"/>
    <w:rsid w:val="009D3720"/>
    <w:rsid w:val="009D3FDF"/>
    <w:rsid w:val="009D4369"/>
    <w:rsid w:val="009D4528"/>
    <w:rsid w:val="009D53E3"/>
    <w:rsid w:val="009D6685"/>
    <w:rsid w:val="009E0956"/>
    <w:rsid w:val="009E0C32"/>
    <w:rsid w:val="009E0D32"/>
    <w:rsid w:val="009E10E4"/>
    <w:rsid w:val="009E3451"/>
    <w:rsid w:val="009E4EB2"/>
    <w:rsid w:val="009E5657"/>
    <w:rsid w:val="009E5F6D"/>
    <w:rsid w:val="009E62DD"/>
    <w:rsid w:val="009E68CB"/>
    <w:rsid w:val="009E6A49"/>
    <w:rsid w:val="009F054C"/>
    <w:rsid w:val="009F0707"/>
    <w:rsid w:val="009F10E2"/>
    <w:rsid w:val="009F1C17"/>
    <w:rsid w:val="009F33A6"/>
    <w:rsid w:val="009F5555"/>
    <w:rsid w:val="009F5C47"/>
    <w:rsid w:val="009F645D"/>
    <w:rsid w:val="009F65F2"/>
    <w:rsid w:val="009F75AC"/>
    <w:rsid w:val="009F7904"/>
    <w:rsid w:val="00A003F1"/>
    <w:rsid w:val="00A01DD6"/>
    <w:rsid w:val="00A021FF"/>
    <w:rsid w:val="00A03B54"/>
    <w:rsid w:val="00A03EBC"/>
    <w:rsid w:val="00A041B2"/>
    <w:rsid w:val="00A058E9"/>
    <w:rsid w:val="00A05BE7"/>
    <w:rsid w:val="00A05C9B"/>
    <w:rsid w:val="00A070BC"/>
    <w:rsid w:val="00A07167"/>
    <w:rsid w:val="00A0730C"/>
    <w:rsid w:val="00A078DC"/>
    <w:rsid w:val="00A10173"/>
    <w:rsid w:val="00A10B52"/>
    <w:rsid w:val="00A121CD"/>
    <w:rsid w:val="00A12758"/>
    <w:rsid w:val="00A12E25"/>
    <w:rsid w:val="00A12ED4"/>
    <w:rsid w:val="00A136CF"/>
    <w:rsid w:val="00A13731"/>
    <w:rsid w:val="00A13C09"/>
    <w:rsid w:val="00A15027"/>
    <w:rsid w:val="00A151C4"/>
    <w:rsid w:val="00A168B0"/>
    <w:rsid w:val="00A2107B"/>
    <w:rsid w:val="00A24C81"/>
    <w:rsid w:val="00A24D1A"/>
    <w:rsid w:val="00A258CE"/>
    <w:rsid w:val="00A2654F"/>
    <w:rsid w:val="00A31B84"/>
    <w:rsid w:val="00A32391"/>
    <w:rsid w:val="00A349D4"/>
    <w:rsid w:val="00A34E1B"/>
    <w:rsid w:val="00A34EF5"/>
    <w:rsid w:val="00A3509F"/>
    <w:rsid w:val="00A3520E"/>
    <w:rsid w:val="00A35D7E"/>
    <w:rsid w:val="00A36578"/>
    <w:rsid w:val="00A37694"/>
    <w:rsid w:val="00A37C26"/>
    <w:rsid w:val="00A40682"/>
    <w:rsid w:val="00A406A5"/>
    <w:rsid w:val="00A41C76"/>
    <w:rsid w:val="00A42B62"/>
    <w:rsid w:val="00A43748"/>
    <w:rsid w:val="00A447B7"/>
    <w:rsid w:val="00A44905"/>
    <w:rsid w:val="00A45981"/>
    <w:rsid w:val="00A46270"/>
    <w:rsid w:val="00A46780"/>
    <w:rsid w:val="00A46924"/>
    <w:rsid w:val="00A47DEA"/>
    <w:rsid w:val="00A50C5E"/>
    <w:rsid w:val="00A511B1"/>
    <w:rsid w:val="00A5124D"/>
    <w:rsid w:val="00A51748"/>
    <w:rsid w:val="00A5244F"/>
    <w:rsid w:val="00A54C12"/>
    <w:rsid w:val="00A56841"/>
    <w:rsid w:val="00A61A54"/>
    <w:rsid w:val="00A61B8B"/>
    <w:rsid w:val="00A61CF1"/>
    <w:rsid w:val="00A63E60"/>
    <w:rsid w:val="00A64553"/>
    <w:rsid w:val="00A64A34"/>
    <w:rsid w:val="00A65394"/>
    <w:rsid w:val="00A65688"/>
    <w:rsid w:val="00A66757"/>
    <w:rsid w:val="00A66BB3"/>
    <w:rsid w:val="00A674B5"/>
    <w:rsid w:val="00A678B4"/>
    <w:rsid w:val="00A71104"/>
    <w:rsid w:val="00A714FD"/>
    <w:rsid w:val="00A71B54"/>
    <w:rsid w:val="00A72425"/>
    <w:rsid w:val="00A72807"/>
    <w:rsid w:val="00A729D3"/>
    <w:rsid w:val="00A7449D"/>
    <w:rsid w:val="00A75208"/>
    <w:rsid w:val="00A758D1"/>
    <w:rsid w:val="00A81B7A"/>
    <w:rsid w:val="00A821F5"/>
    <w:rsid w:val="00A82DC5"/>
    <w:rsid w:val="00A850AA"/>
    <w:rsid w:val="00A85122"/>
    <w:rsid w:val="00A8535D"/>
    <w:rsid w:val="00A85C2D"/>
    <w:rsid w:val="00A861BD"/>
    <w:rsid w:val="00A865E0"/>
    <w:rsid w:val="00A86ECD"/>
    <w:rsid w:val="00A86F72"/>
    <w:rsid w:val="00A87CB0"/>
    <w:rsid w:val="00A90298"/>
    <w:rsid w:val="00A9035E"/>
    <w:rsid w:val="00A90E96"/>
    <w:rsid w:val="00A9129B"/>
    <w:rsid w:val="00A93893"/>
    <w:rsid w:val="00A93D10"/>
    <w:rsid w:val="00A95450"/>
    <w:rsid w:val="00A96EB7"/>
    <w:rsid w:val="00A9713D"/>
    <w:rsid w:val="00A97506"/>
    <w:rsid w:val="00AA0ED9"/>
    <w:rsid w:val="00AA1159"/>
    <w:rsid w:val="00AA1B77"/>
    <w:rsid w:val="00AA2645"/>
    <w:rsid w:val="00AA33FB"/>
    <w:rsid w:val="00AA3730"/>
    <w:rsid w:val="00AA3AAE"/>
    <w:rsid w:val="00AA489C"/>
    <w:rsid w:val="00AA4C9C"/>
    <w:rsid w:val="00AA5923"/>
    <w:rsid w:val="00AA6AAA"/>
    <w:rsid w:val="00AA7DA6"/>
    <w:rsid w:val="00AA7FD1"/>
    <w:rsid w:val="00AB0065"/>
    <w:rsid w:val="00AB0C6F"/>
    <w:rsid w:val="00AB19FA"/>
    <w:rsid w:val="00AB2F8E"/>
    <w:rsid w:val="00AB476A"/>
    <w:rsid w:val="00AB54BE"/>
    <w:rsid w:val="00AB57D1"/>
    <w:rsid w:val="00AB64B2"/>
    <w:rsid w:val="00AB70FD"/>
    <w:rsid w:val="00AC08B4"/>
    <w:rsid w:val="00AC1427"/>
    <w:rsid w:val="00AC1E47"/>
    <w:rsid w:val="00AC25ED"/>
    <w:rsid w:val="00AC3A9D"/>
    <w:rsid w:val="00AC3C0E"/>
    <w:rsid w:val="00AC3EE7"/>
    <w:rsid w:val="00AC4283"/>
    <w:rsid w:val="00AC43CD"/>
    <w:rsid w:val="00AC4A10"/>
    <w:rsid w:val="00AC4E4E"/>
    <w:rsid w:val="00AC56C2"/>
    <w:rsid w:val="00AC57B7"/>
    <w:rsid w:val="00AC5F55"/>
    <w:rsid w:val="00AC6BCC"/>
    <w:rsid w:val="00AD2728"/>
    <w:rsid w:val="00AD2763"/>
    <w:rsid w:val="00AD3061"/>
    <w:rsid w:val="00AD3246"/>
    <w:rsid w:val="00AD56A7"/>
    <w:rsid w:val="00AD6066"/>
    <w:rsid w:val="00AD64A0"/>
    <w:rsid w:val="00AD67A7"/>
    <w:rsid w:val="00AD6E93"/>
    <w:rsid w:val="00AD70DA"/>
    <w:rsid w:val="00AE17A7"/>
    <w:rsid w:val="00AE28B2"/>
    <w:rsid w:val="00AE33DE"/>
    <w:rsid w:val="00AE3E04"/>
    <w:rsid w:val="00AE4CF6"/>
    <w:rsid w:val="00AE4E12"/>
    <w:rsid w:val="00AE5ADB"/>
    <w:rsid w:val="00AE62B2"/>
    <w:rsid w:val="00AE72BD"/>
    <w:rsid w:val="00AF0034"/>
    <w:rsid w:val="00AF0250"/>
    <w:rsid w:val="00AF0F5C"/>
    <w:rsid w:val="00AF1204"/>
    <w:rsid w:val="00AF13A4"/>
    <w:rsid w:val="00AF1B54"/>
    <w:rsid w:val="00AF25ED"/>
    <w:rsid w:val="00AF2D3B"/>
    <w:rsid w:val="00AF3CDA"/>
    <w:rsid w:val="00AF4BF6"/>
    <w:rsid w:val="00AF4F5C"/>
    <w:rsid w:val="00AF4F95"/>
    <w:rsid w:val="00AF58D8"/>
    <w:rsid w:val="00AF5F47"/>
    <w:rsid w:val="00AF5F60"/>
    <w:rsid w:val="00AF6228"/>
    <w:rsid w:val="00AF7820"/>
    <w:rsid w:val="00AF7FDD"/>
    <w:rsid w:val="00B0023D"/>
    <w:rsid w:val="00B008B3"/>
    <w:rsid w:val="00B01F44"/>
    <w:rsid w:val="00B03558"/>
    <w:rsid w:val="00B0384E"/>
    <w:rsid w:val="00B046E0"/>
    <w:rsid w:val="00B05514"/>
    <w:rsid w:val="00B05558"/>
    <w:rsid w:val="00B056E9"/>
    <w:rsid w:val="00B06456"/>
    <w:rsid w:val="00B06B9A"/>
    <w:rsid w:val="00B072EC"/>
    <w:rsid w:val="00B074E8"/>
    <w:rsid w:val="00B07534"/>
    <w:rsid w:val="00B0789A"/>
    <w:rsid w:val="00B07CF7"/>
    <w:rsid w:val="00B10148"/>
    <w:rsid w:val="00B116FE"/>
    <w:rsid w:val="00B121FA"/>
    <w:rsid w:val="00B142BE"/>
    <w:rsid w:val="00B15683"/>
    <w:rsid w:val="00B1569E"/>
    <w:rsid w:val="00B158A7"/>
    <w:rsid w:val="00B16397"/>
    <w:rsid w:val="00B169E4"/>
    <w:rsid w:val="00B16A8E"/>
    <w:rsid w:val="00B17D14"/>
    <w:rsid w:val="00B20A7F"/>
    <w:rsid w:val="00B210A9"/>
    <w:rsid w:val="00B216D4"/>
    <w:rsid w:val="00B2238F"/>
    <w:rsid w:val="00B2273D"/>
    <w:rsid w:val="00B2278E"/>
    <w:rsid w:val="00B22919"/>
    <w:rsid w:val="00B22BCE"/>
    <w:rsid w:val="00B230A9"/>
    <w:rsid w:val="00B23E4D"/>
    <w:rsid w:val="00B24163"/>
    <w:rsid w:val="00B25C66"/>
    <w:rsid w:val="00B27ECF"/>
    <w:rsid w:val="00B3099F"/>
    <w:rsid w:val="00B30A86"/>
    <w:rsid w:val="00B32012"/>
    <w:rsid w:val="00B34220"/>
    <w:rsid w:val="00B346E6"/>
    <w:rsid w:val="00B3527E"/>
    <w:rsid w:val="00B36E7E"/>
    <w:rsid w:val="00B373B4"/>
    <w:rsid w:val="00B40BB3"/>
    <w:rsid w:val="00B41356"/>
    <w:rsid w:val="00B4243C"/>
    <w:rsid w:val="00B43C73"/>
    <w:rsid w:val="00B43EB2"/>
    <w:rsid w:val="00B44250"/>
    <w:rsid w:val="00B44E89"/>
    <w:rsid w:val="00B4518E"/>
    <w:rsid w:val="00B45629"/>
    <w:rsid w:val="00B456F2"/>
    <w:rsid w:val="00B460E6"/>
    <w:rsid w:val="00B466EC"/>
    <w:rsid w:val="00B479EF"/>
    <w:rsid w:val="00B500F9"/>
    <w:rsid w:val="00B51369"/>
    <w:rsid w:val="00B515B5"/>
    <w:rsid w:val="00B519A7"/>
    <w:rsid w:val="00B51B6A"/>
    <w:rsid w:val="00B53F32"/>
    <w:rsid w:val="00B54402"/>
    <w:rsid w:val="00B5546B"/>
    <w:rsid w:val="00B56917"/>
    <w:rsid w:val="00B6006B"/>
    <w:rsid w:val="00B6010D"/>
    <w:rsid w:val="00B6067F"/>
    <w:rsid w:val="00B613AE"/>
    <w:rsid w:val="00B61CA6"/>
    <w:rsid w:val="00B636A5"/>
    <w:rsid w:val="00B6557C"/>
    <w:rsid w:val="00B6580A"/>
    <w:rsid w:val="00B65CAC"/>
    <w:rsid w:val="00B669E5"/>
    <w:rsid w:val="00B66CDA"/>
    <w:rsid w:val="00B67516"/>
    <w:rsid w:val="00B67747"/>
    <w:rsid w:val="00B70338"/>
    <w:rsid w:val="00B70C2B"/>
    <w:rsid w:val="00B70F28"/>
    <w:rsid w:val="00B710F0"/>
    <w:rsid w:val="00B711E1"/>
    <w:rsid w:val="00B71F1F"/>
    <w:rsid w:val="00B722B5"/>
    <w:rsid w:val="00B7279F"/>
    <w:rsid w:val="00B732E5"/>
    <w:rsid w:val="00B73731"/>
    <w:rsid w:val="00B73980"/>
    <w:rsid w:val="00B73FFF"/>
    <w:rsid w:val="00B745C5"/>
    <w:rsid w:val="00B74E34"/>
    <w:rsid w:val="00B75071"/>
    <w:rsid w:val="00B76289"/>
    <w:rsid w:val="00B7653F"/>
    <w:rsid w:val="00B76FE5"/>
    <w:rsid w:val="00B77393"/>
    <w:rsid w:val="00B81A6B"/>
    <w:rsid w:val="00B83243"/>
    <w:rsid w:val="00B83429"/>
    <w:rsid w:val="00B84384"/>
    <w:rsid w:val="00B857F7"/>
    <w:rsid w:val="00B85B14"/>
    <w:rsid w:val="00B860E4"/>
    <w:rsid w:val="00B8639A"/>
    <w:rsid w:val="00B874DC"/>
    <w:rsid w:val="00B877D0"/>
    <w:rsid w:val="00B87ECD"/>
    <w:rsid w:val="00B87EEA"/>
    <w:rsid w:val="00B90E58"/>
    <w:rsid w:val="00B91D1A"/>
    <w:rsid w:val="00B93162"/>
    <w:rsid w:val="00B95A34"/>
    <w:rsid w:val="00B95C2F"/>
    <w:rsid w:val="00B96335"/>
    <w:rsid w:val="00BA0A37"/>
    <w:rsid w:val="00BA2030"/>
    <w:rsid w:val="00BA2813"/>
    <w:rsid w:val="00BA498B"/>
    <w:rsid w:val="00BA4D6B"/>
    <w:rsid w:val="00BA5D30"/>
    <w:rsid w:val="00BA60B3"/>
    <w:rsid w:val="00BA6513"/>
    <w:rsid w:val="00BA6D22"/>
    <w:rsid w:val="00BA6E16"/>
    <w:rsid w:val="00BB1A61"/>
    <w:rsid w:val="00BB2877"/>
    <w:rsid w:val="00BB4958"/>
    <w:rsid w:val="00BB53F2"/>
    <w:rsid w:val="00BB540A"/>
    <w:rsid w:val="00BB57D3"/>
    <w:rsid w:val="00BB5A46"/>
    <w:rsid w:val="00BB6908"/>
    <w:rsid w:val="00BB69F1"/>
    <w:rsid w:val="00BB6BD1"/>
    <w:rsid w:val="00BB6D16"/>
    <w:rsid w:val="00BB6FB4"/>
    <w:rsid w:val="00BB7704"/>
    <w:rsid w:val="00BC0617"/>
    <w:rsid w:val="00BC0633"/>
    <w:rsid w:val="00BC0D61"/>
    <w:rsid w:val="00BC17BF"/>
    <w:rsid w:val="00BC1BE8"/>
    <w:rsid w:val="00BC2E80"/>
    <w:rsid w:val="00BC3300"/>
    <w:rsid w:val="00BC34AB"/>
    <w:rsid w:val="00BC351C"/>
    <w:rsid w:val="00BC3D61"/>
    <w:rsid w:val="00BC5C78"/>
    <w:rsid w:val="00BC5EE7"/>
    <w:rsid w:val="00BC6798"/>
    <w:rsid w:val="00BC7363"/>
    <w:rsid w:val="00BC76B1"/>
    <w:rsid w:val="00BC7EAA"/>
    <w:rsid w:val="00BD00E7"/>
    <w:rsid w:val="00BD061F"/>
    <w:rsid w:val="00BD3E9F"/>
    <w:rsid w:val="00BD3F08"/>
    <w:rsid w:val="00BD3FBC"/>
    <w:rsid w:val="00BD469B"/>
    <w:rsid w:val="00BD4DC4"/>
    <w:rsid w:val="00BD6D05"/>
    <w:rsid w:val="00BE0038"/>
    <w:rsid w:val="00BE09B2"/>
    <w:rsid w:val="00BE0B61"/>
    <w:rsid w:val="00BE0D94"/>
    <w:rsid w:val="00BE123F"/>
    <w:rsid w:val="00BE2018"/>
    <w:rsid w:val="00BE21C5"/>
    <w:rsid w:val="00BE2DF2"/>
    <w:rsid w:val="00BE45A3"/>
    <w:rsid w:val="00BE5C07"/>
    <w:rsid w:val="00BE5D83"/>
    <w:rsid w:val="00BE6364"/>
    <w:rsid w:val="00BE6D1C"/>
    <w:rsid w:val="00BE79B8"/>
    <w:rsid w:val="00BF024B"/>
    <w:rsid w:val="00BF0531"/>
    <w:rsid w:val="00BF1CA3"/>
    <w:rsid w:val="00BF3728"/>
    <w:rsid w:val="00BF420D"/>
    <w:rsid w:val="00BF6308"/>
    <w:rsid w:val="00BF6D06"/>
    <w:rsid w:val="00BF74DF"/>
    <w:rsid w:val="00BF77BE"/>
    <w:rsid w:val="00C001B9"/>
    <w:rsid w:val="00C002DB"/>
    <w:rsid w:val="00C0162D"/>
    <w:rsid w:val="00C03407"/>
    <w:rsid w:val="00C034B9"/>
    <w:rsid w:val="00C0419E"/>
    <w:rsid w:val="00C04CA1"/>
    <w:rsid w:val="00C065BE"/>
    <w:rsid w:val="00C1052F"/>
    <w:rsid w:val="00C114C6"/>
    <w:rsid w:val="00C12AFE"/>
    <w:rsid w:val="00C13958"/>
    <w:rsid w:val="00C14C34"/>
    <w:rsid w:val="00C16703"/>
    <w:rsid w:val="00C175A5"/>
    <w:rsid w:val="00C175BE"/>
    <w:rsid w:val="00C2101F"/>
    <w:rsid w:val="00C214FF"/>
    <w:rsid w:val="00C217BF"/>
    <w:rsid w:val="00C2248E"/>
    <w:rsid w:val="00C22BE0"/>
    <w:rsid w:val="00C2321B"/>
    <w:rsid w:val="00C23264"/>
    <w:rsid w:val="00C235E1"/>
    <w:rsid w:val="00C25917"/>
    <w:rsid w:val="00C2661A"/>
    <w:rsid w:val="00C26B1B"/>
    <w:rsid w:val="00C26D6E"/>
    <w:rsid w:val="00C26F75"/>
    <w:rsid w:val="00C27332"/>
    <w:rsid w:val="00C275F8"/>
    <w:rsid w:val="00C27649"/>
    <w:rsid w:val="00C27CD0"/>
    <w:rsid w:val="00C30AFB"/>
    <w:rsid w:val="00C30EF5"/>
    <w:rsid w:val="00C30F0B"/>
    <w:rsid w:val="00C31805"/>
    <w:rsid w:val="00C3495F"/>
    <w:rsid w:val="00C3497A"/>
    <w:rsid w:val="00C35F96"/>
    <w:rsid w:val="00C40060"/>
    <w:rsid w:val="00C401EF"/>
    <w:rsid w:val="00C40585"/>
    <w:rsid w:val="00C42DBB"/>
    <w:rsid w:val="00C431EA"/>
    <w:rsid w:val="00C4415E"/>
    <w:rsid w:val="00C44604"/>
    <w:rsid w:val="00C447C0"/>
    <w:rsid w:val="00C45CDE"/>
    <w:rsid w:val="00C46B7F"/>
    <w:rsid w:val="00C50044"/>
    <w:rsid w:val="00C50376"/>
    <w:rsid w:val="00C50567"/>
    <w:rsid w:val="00C513C0"/>
    <w:rsid w:val="00C52792"/>
    <w:rsid w:val="00C52A59"/>
    <w:rsid w:val="00C5337C"/>
    <w:rsid w:val="00C54EB8"/>
    <w:rsid w:val="00C55718"/>
    <w:rsid w:val="00C567C1"/>
    <w:rsid w:val="00C56C78"/>
    <w:rsid w:val="00C5723D"/>
    <w:rsid w:val="00C60D0A"/>
    <w:rsid w:val="00C60DF7"/>
    <w:rsid w:val="00C60F53"/>
    <w:rsid w:val="00C61972"/>
    <w:rsid w:val="00C61995"/>
    <w:rsid w:val="00C619A1"/>
    <w:rsid w:val="00C624B2"/>
    <w:rsid w:val="00C64EBD"/>
    <w:rsid w:val="00C65A44"/>
    <w:rsid w:val="00C661DD"/>
    <w:rsid w:val="00C66D89"/>
    <w:rsid w:val="00C67819"/>
    <w:rsid w:val="00C703CC"/>
    <w:rsid w:val="00C7129C"/>
    <w:rsid w:val="00C716B0"/>
    <w:rsid w:val="00C71720"/>
    <w:rsid w:val="00C72A47"/>
    <w:rsid w:val="00C72BE3"/>
    <w:rsid w:val="00C7330D"/>
    <w:rsid w:val="00C73527"/>
    <w:rsid w:val="00C7420E"/>
    <w:rsid w:val="00C74902"/>
    <w:rsid w:val="00C75BBF"/>
    <w:rsid w:val="00C75D1B"/>
    <w:rsid w:val="00C76557"/>
    <w:rsid w:val="00C76A0A"/>
    <w:rsid w:val="00C774A1"/>
    <w:rsid w:val="00C77751"/>
    <w:rsid w:val="00C80120"/>
    <w:rsid w:val="00C81579"/>
    <w:rsid w:val="00C81B33"/>
    <w:rsid w:val="00C82DF9"/>
    <w:rsid w:val="00C83438"/>
    <w:rsid w:val="00C84B88"/>
    <w:rsid w:val="00C84F9D"/>
    <w:rsid w:val="00C860F9"/>
    <w:rsid w:val="00C867DA"/>
    <w:rsid w:val="00C878DB"/>
    <w:rsid w:val="00C87D01"/>
    <w:rsid w:val="00C9112F"/>
    <w:rsid w:val="00C919B9"/>
    <w:rsid w:val="00C935A7"/>
    <w:rsid w:val="00C936A3"/>
    <w:rsid w:val="00C93FD8"/>
    <w:rsid w:val="00C948E3"/>
    <w:rsid w:val="00C949EC"/>
    <w:rsid w:val="00C95658"/>
    <w:rsid w:val="00C95B55"/>
    <w:rsid w:val="00C9620A"/>
    <w:rsid w:val="00C96497"/>
    <w:rsid w:val="00C97217"/>
    <w:rsid w:val="00C9782D"/>
    <w:rsid w:val="00CA1117"/>
    <w:rsid w:val="00CA238C"/>
    <w:rsid w:val="00CA2721"/>
    <w:rsid w:val="00CA27F3"/>
    <w:rsid w:val="00CA2E07"/>
    <w:rsid w:val="00CA4276"/>
    <w:rsid w:val="00CA4DAD"/>
    <w:rsid w:val="00CA5BB3"/>
    <w:rsid w:val="00CA7CE0"/>
    <w:rsid w:val="00CA7D9D"/>
    <w:rsid w:val="00CA7E41"/>
    <w:rsid w:val="00CB1FD3"/>
    <w:rsid w:val="00CB2337"/>
    <w:rsid w:val="00CB3742"/>
    <w:rsid w:val="00CB45EB"/>
    <w:rsid w:val="00CB46AA"/>
    <w:rsid w:val="00CB504F"/>
    <w:rsid w:val="00CB5F34"/>
    <w:rsid w:val="00CB6303"/>
    <w:rsid w:val="00CC02F9"/>
    <w:rsid w:val="00CC0C7F"/>
    <w:rsid w:val="00CC0CA5"/>
    <w:rsid w:val="00CC11EE"/>
    <w:rsid w:val="00CC1CA6"/>
    <w:rsid w:val="00CC1D9F"/>
    <w:rsid w:val="00CC2191"/>
    <w:rsid w:val="00CC30CC"/>
    <w:rsid w:val="00CC4B63"/>
    <w:rsid w:val="00CC58B2"/>
    <w:rsid w:val="00CC7052"/>
    <w:rsid w:val="00CC7B3E"/>
    <w:rsid w:val="00CC7B9E"/>
    <w:rsid w:val="00CD156D"/>
    <w:rsid w:val="00CD19BA"/>
    <w:rsid w:val="00CD1FBF"/>
    <w:rsid w:val="00CD283C"/>
    <w:rsid w:val="00CD2AD4"/>
    <w:rsid w:val="00CD2BE5"/>
    <w:rsid w:val="00CD35FC"/>
    <w:rsid w:val="00CD4567"/>
    <w:rsid w:val="00CD46AE"/>
    <w:rsid w:val="00CD4FF4"/>
    <w:rsid w:val="00CD5013"/>
    <w:rsid w:val="00CD5DB2"/>
    <w:rsid w:val="00CD5E9C"/>
    <w:rsid w:val="00CD6C39"/>
    <w:rsid w:val="00CE16F3"/>
    <w:rsid w:val="00CE2623"/>
    <w:rsid w:val="00CE2D07"/>
    <w:rsid w:val="00CE2D45"/>
    <w:rsid w:val="00CE2FC7"/>
    <w:rsid w:val="00CE368B"/>
    <w:rsid w:val="00CE36DF"/>
    <w:rsid w:val="00CE5CF6"/>
    <w:rsid w:val="00CE5DB6"/>
    <w:rsid w:val="00CE62E0"/>
    <w:rsid w:val="00CE6DFF"/>
    <w:rsid w:val="00CF0521"/>
    <w:rsid w:val="00CF0952"/>
    <w:rsid w:val="00CF0AE1"/>
    <w:rsid w:val="00CF0DED"/>
    <w:rsid w:val="00CF0E2C"/>
    <w:rsid w:val="00CF0ED3"/>
    <w:rsid w:val="00CF172F"/>
    <w:rsid w:val="00CF1E4B"/>
    <w:rsid w:val="00CF2C73"/>
    <w:rsid w:val="00CF3044"/>
    <w:rsid w:val="00CF4871"/>
    <w:rsid w:val="00CF5BA2"/>
    <w:rsid w:val="00D00519"/>
    <w:rsid w:val="00D01DEE"/>
    <w:rsid w:val="00D02419"/>
    <w:rsid w:val="00D03CF1"/>
    <w:rsid w:val="00D03E11"/>
    <w:rsid w:val="00D03F45"/>
    <w:rsid w:val="00D04730"/>
    <w:rsid w:val="00D04FF3"/>
    <w:rsid w:val="00D05108"/>
    <w:rsid w:val="00D05335"/>
    <w:rsid w:val="00D05D62"/>
    <w:rsid w:val="00D0617A"/>
    <w:rsid w:val="00D06EBF"/>
    <w:rsid w:val="00D070BB"/>
    <w:rsid w:val="00D074C2"/>
    <w:rsid w:val="00D077D2"/>
    <w:rsid w:val="00D07E72"/>
    <w:rsid w:val="00D1025E"/>
    <w:rsid w:val="00D1304E"/>
    <w:rsid w:val="00D13857"/>
    <w:rsid w:val="00D14353"/>
    <w:rsid w:val="00D14EC6"/>
    <w:rsid w:val="00D158DF"/>
    <w:rsid w:val="00D15A00"/>
    <w:rsid w:val="00D16F07"/>
    <w:rsid w:val="00D175D2"/>
    <w:rsid w:val="00D17B98"/>
    <w:rsid w:val="00D204E7"/>
    <w:rsid w:val="00D20A3F"/>
    <w:rsid w:val="00D21365"/>
    <w:rsid w:val="00D22229"/>
    <w:rsid w:val="00D22765"/>
    <w:rsid w:val="00D24237"/>
    <w:rsid w:val="00D24B6C"/>
    <w:rsid w:val="00D26085"/>
    <w:rsid w:val="00D264D7"/>
    <w:rsid w:val="00D27932"/>
    <w:rsid w:val="00D27D31"/>
    <w:rsid w:val="00D27DAB"/>
    <w:rsid w:val="00D30298"/>
    <w:rsid w:val="00D307EB"/>
    <w:rsid w:val="00D310A7"/>
    <w:rsid w:val="00D31906"/>
    <w:rsid w:val="00D31B5A"/>
    <w:rsid w:val="00D3209E"/>
    <w:rsid w:val="00D329F6"/>
    <w:rsid w:val="00D33445"/>
    <w:rsid w:val="00D33491"/>
    <w:rsid w:val="00D33803"/>
    <w:rsid w:val="00D3468C"/>
    <w:rsid w:val="00D3483A"/>
    <w:rsid w:val="00D34AA3"/>
    <w:rsid w:val="00D34D3A"/>
    <w:rsid w:val="00D34F5A"/>
    <w:rsid w:val="00D35057"/>
    <w:rsid w:val="00D3614D"/>
    <w:rsid w:val="00D3618B"/>
    <w:rsid w:val="00D36AF6"/>
    <w:rsid w:val="00D40235"/>
    <w:rsid w:val="00D40A94"/>
    <w:rsid w:val="00D40E0E"/>
    <w:rsid w:val="00D411BF"/>
    <w:rsid w:val="00D415F9"/>
    <w:rsid w:val="00D41991"/>
    <w:rsid w:val="00D41A50"/>
    <w:rsid w:val="00D41E57"/>
    <w:rsid w:val="00D4234C"/>
    <w:rsid w:val="00D42461"/>
    <w:rsid w:val="00D42581"/>
    <w:rsid w:val="00D43014"/>
    <w:rsid w:val="00D45BA2"/>
    <w:rsid w:val="00D464CF"/>
    <w:rsid w:val="00D5347A"/>
    <w:rsid w:val="00D538BD"/>
    <w:rsid w:val="00D547C0"/>
    <w:rsid w:val="00D548B9"/>
    <w:rsid w:val="00D54C54"/>
    <w:rsid w:val="00D54EE5"/>
    <w:rsid w:val="00D5581C"/>
    <w:rsid w:val="00D55B66"/>
    <w:rsid w:val="00D55FFA"/>
    <w:rsid w:val="00D56895"/>
    <w:rsid w:val="00D56FC3"/>
    <w:rsid w:val="00D57400"/>
    <w:rsid w:val="00D61019"/>
    <w:rsid w:val="00D61AF3"/>
    <w:rsid w:val="00D61C6B"/>
    <w:rsid w:val="00D61C70"/>
    <w:rsid w:val="00D62BE2"/>
    <w:rsid w:val="00D6337D"/>
    <w:rsid w:val="00D63981"/>
    <w:rsid w:val="00D64350"/>
    <w:rsid w:val="00D647D1"/>
    <w:rsid w:val="00D6649C"/>
    <w:rsid w:val="00D66B9E"/>
    <w:rsid w:val="00D7141E"/>
    <w:rsid w:val="00D71CDA"/>
    <w:rsid w:val="00D7263C"/>
    <w:rsid w:val="00D7324D"/>
    <w:rsid w:val="00D73601"/>
    <w:rsid w:val="00D73B09"/>
    <w:rsid w:val="00D74069"/>
    <w:rsid w:val="00D76388"/>
    <w:rsid w:val="00D768E2"/>
    <w:rsid w:val="00D7728C"/>
    <w:rsid w:val="00D8017B"/>
    <w:rsid w:val="00D815BA"/>
    <w:rsid w:val="00D81DC2"/>
    <w:rsid w:val="00D82DD1"/>
    <w:rsid w:val="00D84660"/>
    <w:rsid w:val="00D84CCF"/>
    <w:rsid w:val="00D84E19"/>
    <w:rsid w:val="00D855D5"/>
    <w:rsid w:val="00D860A5"/>
    <w:rsid w:val="00D87314"/>
    <w:rsid w:val="00D9000C"/>
    <w:rsid w:val="00D900A7"/>
    <w:rsid w:val="00D9056B"/>
    <w:rsid w:val="00D90F83"/>
    <w:rsid w:val="00D912C4"/>
    <w:rsid w:val="00D919BE"/>
    <w:rsid w:val="00D91F33"/>
    <w:rsid w:val="00D92DBF"/>
    <w:rsid w:val="00D93205"/>
    <w:rsid w:val="00D932CB"/>
    <w:rsid w:val="00D93321"/>
    <w:rsid w:val="00D94463"/>
    <w:rsid w:val="00D94833"/>
    <w:rsid w:val="00D95021"/>
    <w:rsid w:val="00D9526C"/>
    <w:rsid w:val="00D954D2"/>
    <w:rsid w:val="00D95738"/>
    <w:rsid w:val="00D95ACD"/>
    <w:rsid w:val="00D961B4"/>
    <w:rsid w:val="00D970CB"/>
    <w:rsid w:val="00D97982"/>
    <w:rsid w:val="00DA07EC"/>
    <w:rsid w:val="00DA0E1F"/>
    <w:rsid w:val="00DA10CC"/>
    <w:rsid w:val="00DA206C"/>
    <w:rsid w:val="00DA25CB"/>
    <w:rsid w:val="00DA2A15"/>
    <w:rsid w:val="00DA357C"/>
    <w:rsid w:val="00DA4420"/>
    <w:rsid w:val="00DA4437"/>
    <w:rsid w:val="00DA4507"/>
    <w:rsid w:val="00DA4F1B"/>
    <w:rsid w:val="00DA4FB4"/>
    <w:rsid w:val="00DA519E"/>
    <w:rsid w:val="00DA5584"/>
    <w:rsid w:val="00DA5CD3"/>
    <w:rsid w:val="00DA716B"/>
    <w:rsid w:val="00DB0828"/>
    <w:rsid w:val="00DB1077"/>
    <w:rsid w:val="00DB4A59"/>
    <w:rsid w:val="00DB4C45"/>
    <w:rsid w:val="00DB4F6C"/>
    <w:rsid w:val="00DB5F61"/>
    <w:rsid w:val="00DB643E"/>
    <w:rsid w:val="00DB7443"/>
    <w:rsid w:val="00DB78AA"/>
    <w:rsid w:val="00DC0518"/>
    <w:rsid w:val="00DC124A"/>
    <w:rsid w:val="00DC1A35"/>
    <w:rsid w:val="00DC53B5"/>
    <w:rsid w:val="00DC54E8"/>
    <w:rsid w:val="00DC6469"/>
    <w:rsid w:val="00DC730B"/>
    <w:rsid w:val="00DD34D6"/>
    <w:rsid w:val="00DD40AF"/>
    <w:rsid w:val="00DD485A"/>
    <w:rsid w:val="00DD4DFA"/>
    <w:rsid w:val="00DD4F9C"/>
    <w:rsid w:val="00DD579B"/>
    <w:rsid w:val="00DD68F5"/>
    <w:rsid w:val="00DD74B5"/>
    <w:rsid w:val="00DD7604"/>
    <w:rsid w:val="00DD7BDA"/>
    <w:rsid w:val="00DE0826"/>
    <w:rsid w:val="00DE0A40"/>
    <w:rsid w:val="00DE129E"/>
    <w:rsid w:val="00DE12FF"/>
    <w:rsid w:val="00DE1B95"/>
    <w:rsid w:val="00DE1D07"/>
    <w:rsid w:val="00DE29F3"/>
    <w:rsid w:val="00DE4A45"/>
    <w:rsid w:val="00DE5392"/>
    <w:rsid w:val="00DE5578"/>
    <w:rsid w:val="00DE599D"/>
    <w:rsid w:val="00DE5D72"/>
    <w:rsid w:val="00DE5F6B"/>
    <w:rsid w:val="00DE6C60"/>
    <w:rsid w:val="00DE75D5"/>
    <w:rsid w:val="00DE785D"/>
    <w:rsid w:val="00DF01BA"/>
    <w:rsid w:val="00DF06DF"/>
    <w:rsid w:val="00DF30FC"/>
    <w:rsid w:val="00DF3300"/>
    <w:rsid w:val="00DF3F7A"/>
    <w:rsid w:val="00DF43BF"/>
    <w:rsid w:val="00DF598B"/>
    <w:rsid w:val="00DF6F39"/>
    <w:rsid w:val="00DF6FA5"/>
    <w:rsid w:val="00DF751D"/>
    <w:rsid w:val="00DF754D"/>
    <w:rsid w:val="00E01006"/>
    <w:rsid w:val="00E011C2"/>
    <w:rsid w:val="00E02E04"/>
    <w:rsid w:val="00E04CAE"/>
    <w:rsid w:val="00E05BBB"/>
    <w:rsid w:val="00E05EEF"/>
    <w:rsid w:val="00E07B5D"/>
    <w:rsid w:val="00E10136"/>
    <w:rsid w:val="00E102E0"/>
    <w:rsid w:val="00E10335"/>
    <w:rsid w:val="00E104B9"/>
    <w:rsid w:val="00E1073D"/>
    <w:rsid w:val="00E1093C"/>
    <w:rsid w:val="00E1120E"/>
    <w:rsid w:val="00E122B9"/>
    <w:rsid w:val="00E1270A"/>
    <w:rsid w:val="00E12823"/>
    <w:rsid w:val="00E13713"/>
    <w:rsid w:val="00E14438"/>
    <w:rsid w:val="00E14B1C"/>
    <w:rsid w:val="00E15F99"/>
    <w:rsid w:val="00E16B3B"/>
    <w:rsid w:val="00E172ED"/>
    <w:rsid w:val="00E20DAF"/>
    <w:rsid w:val="00E21ACC"/>
    <w:rsid w:val="00E221D6"/>
    <w:rsid w:val="00E22504"/>
    <w:rsid w:val="00E22EA4"/>
    <w:rsid w:val="00E2448F"/>
    <w:rsid w:val="00E24D72"/>
    <w:rsid w:val="00E2626F"/>
    <w:rsid w:val="00E26792"/>
    <w:rsid w:val="00E26873"/>
    <w:rsid w:val="00E26D8C"/>
    <w:rsid w:val="00E26EC9"/>
    <w:rsid w:val="00E30462"/>
    <w:rsid w:val="00E30B5A"/>
    <w:rsid w:val="00E31C43"/>
    <w:rsid w:val="00E33A9B"/>
    <w:rsid w:val="00E33B4B"/>
    <w:rsid w:val="00E34622"/>
    <w:rsid w:val="00E346C5"/>
    <w:rsid w:val="00E3495E"/>
    <w:rsid w:val="00E35E6A"/>
    <w:rsid w:val="00E361ED"/>
    <w:rsid w:val="00E36475"/>
    <w:rsid w:val="00E36C50"/>
    <w:rsid w:val="00E371DA"/>
    <w:rsid w:val="00E37A2F"/>
    <w:rsid w:val="00E40133"/>
    <w:rsid w:val="00E40BD6"/>
    <w:rsid w:val="00E42C40"/>
    <w:rsid w:val="00E43082"/>
    <w:rsid w:val="00E433A3"/>
    <w:rsid w:val="00E44CC1"/>
    <w:rsid w:val="00E45C0E"/>
    <w:rsid w:val="00E461EB"/>
    <w:rsid w:val="00E479C9"/>
    <w:rsid w:val="00E5011D"/>
    <w:rsid w:val="00E5025F"/>
    <w:rsid w:val="00E50A93"/>
    <w:rsid w:val="00E51375"/>
    <w:rsid w:val="00E51CB8"/>
    <w:rsid w:val="00E51DB9"/>
    <w:rsid w:val="00E51EC2"/>
    <w:rsid w:val="00E51F3E"/>
    <w:rsid w:val="00E52C24"/>
    <w:rsid w:val="00E537F6"/>
    <w:rsid w:val="00E53D38"/>
    <w:rsid w:val="00E54333"/>
    <w:rsid w:val="00E54A4E"/>
    <w:rsid w:val="00E55038"/>
    <w:rsid w:val="00E56088"/>
    <w:rsid w:val="00E56921"/>
    <w:rsid w:val="00E5721E"/>
    <w:rsid w:val="00E57898"/>
    <w:rsid w:val="00E6038D"/>
    <w:rsid w:val="00E612B2"/>
    <w:rsid w:val="00E6138C"/>
    <w:rsid w:val="00E628EE"/>
    <w:rsid w:val="00E62BC4"/>
    <w:rsid w:val="00E63495"/>
    <w:rsid w:val="00E63C0F"/>
    <w:rsid w:val="00E63D44"/>
    <w:rsid w:val="00E65105"/>
    <w:rsid w:val="00E6536A"/>
    <w:rsid w:val="00E65FFB"/>
    <w:rsid w:val="00E66126"/>
    <w:rsid w:val="00E662DE"/>
    <w:rsid w:val="00E6708B"/>
    <w:rsid w:val="00E67960"/>
    <w:rsid w:val="00E67E2B"/>
    <w:rsid w:val="00E71033"/>
    <w:rsid w:val="00E71210"/>
    <w:rsid w:val="00E71690"/>
    <w:rsid w:val="00E71E97"/>
    <w:rsid w:val="00E7232A"/>
    <w:rsid w:val="00E72436"/>
    <w:rsid w:val="00E73856"/>
    <w:rsid w:val="00E73CF3"/>
    <w:rsid w:val="00E73D5A"/>
    <w:rsid w:val="00E74784"/>
    <w:rsid w:val="00E74F20"/>
    <w:rsid w:val="00E75290"/>
    <w:rsid w:val="00E76729"/>
    <w:rsid w:val="00E76914"/>
    <w:rsid w:val="00E7770A"/>
    <w:rsid w:val="00E820A6"/>
    <w:rsid w:val="00E8302C"/>
    <w:rsid w:val="00E84317"/>
    <w:rsid w:val="00E8473B"/>
    <w:rsid w:val="00E86AAD"/>
    <w:rsid w:val="00E86F6F"/>
    <w:rsid w:val="00E87487"/>
    <w:rsid w:val="00E902B3"/>
    <w:rsid w:val="00E913D7"/>
    <w:rsid w:val="00E9199A"/>
    <w:rsid w:val="00E92BA2"/>
    <w:rsid w:val="00E92E81"/>
    <w:rsid w:val="00E92E89"/>
    <w:rsid w:val="00E933D9"/>
    <w:rsid w:val="00E95087"/>
    <w:rsid w:val="00E9658A"/>
    <w:rsid w:val="00E96F6F"/>
    <w:rsid w:val="00E97F6C"/>
    <w:rsid w:val="00EA001F"/>
    <w:rsid w:val="00EA07DD"/>
    <w:rsid w:val="00EA0FC9"/>
    <w:rsid w:val="00EA1649"/>
    <w:rsid w:val="00EA3494"/>
    <w:rsid w:val="00EA352D"/>
    <w:rsid w:val="00EA53BC"/>
    <w:rsid w:val="00EA53C0"/>
    <w:rsid w:val="00EA6191"/>
    <w:rsid w:val="00EA684E"/>
    <w:rsid w:val="00EA6DA4"/>
    <w:rsid w:val="00EB105E"/>
    <w:rsid w:val="00EB191B"/>
    <w:rsid w:val="00EB24E9"/>
    <w:rsid w:val="00EB3695"/>
    <w:rsid w:val="00EB6011"/>
    <w:rsid w:val="00EB61F3"/>
    <w:rsid w:val="00EB7815"/>
    <w:rsid w:val="00EB7AFE"/>
    <w:rsid w:val="00EC2193"/>
    <w:rsid w:val="00EC33F0"/>
    <w:rsid w:val="00EC3826"/>
    <w:rsid w:val="00EC3EE6"/>
    <w:rsid w:val="00EC3F7C"/>
    <w:rsid w:val="00EC40EA"/>
    <w:rsid w:val="00EC4190"/>
    <w:rsid w:val="00EC6237"/>
    <w:rsid w:val="00EC6B38"/>
    <w:rsid w:val="00EC7032"/>
    <w:rsid w:val="00EC7A15"/>
    <w:rsid w:val="00ED0657"/>
    <w:rsid w:val="00ED0AC8"/>
    <w:rsid w:val="00ED0F79"/>
    <w:rsid w:val="00ED10F7"/>
    <w:rsid w:val="00ED11B2"/>
    <w:rsid w:val="00ED193F"/>
    <w:rsid w:val="00ED2312"/>
    <w:rsid w:val="00ED3C2B"/>
    <w:rsid w:val="00ED4070"/>
    <w:rsid w:val="00ED4EF2"/>
    <w:rsid w:val="00ED5984"/>
    <w:rsid w:val="00ED5BC9"/>
    <w:rsid w:val="00EE05B4"/>
    <w:rsid w:val="00EE0728"/>
    <w:rsid w:val="00EE083B"/>
    <w:rsid w:val="00EE0BB0"/>
    <w:rsid w:val="00EE0CD8"/>
    <w:rsid w:val="00EE19B9"/>
    <w:rsid w:val="00EE2B57"/>
    <w:rsid w:val="00EE2F0B"/>
    <w:rsid w:val="00EE390F"/>
    <w:rsid w:val="00EE3DA5"/>
    <w:rsid w:val="00EE3E72"/>
    <w:rsid w:val="00EE3F6D"/>
    <w:rsid w:val="00EE5955"/>
    <w:rsid w:val="00EE5ACE"/>
    <w:rsid w:val="00EE66D8"/>
    <w:rsid w:val="00EE6D51"/>
    <w:rsid w:val="00EE723F"/>
    <w:rsid w:val="00EE7A3A"/>
    <w:rsid w:val="00EE7BC5"/>
    <w:rsid w:val="00EF00D8"/>
    <w:rsid w:val="00EF1A5B"/>
    <w:rsid w:val="00EF2343"/>
    <w:rsid w:val="00EF2646"/>
    <w:rsid w:val="00EF5187"/>
    <w:rsid w:val="00EF585F"/>
    <w:rsid w:val="00EF595F"/>
    <w:rsid w:val="00EF5E8C"/>
    <w:rsid w:val="00EF66E9"/>
    <w:rsid w:val="00EF69AB"/>
    <w:rsid w:val="00EF7086"/>
    <w:rsid w:val="00EF73B4"/>
    <w:rsid w:val="00F007A3"/>
    <w:rsid w:val="00F0098B"/>
    <w:rsid w:val="00F017F0"/>
    <w:rsid w:val="00F01C6D"/>
    <w:rsid w:val="00F0295E"/>
    <w:rsid w:val="00F04958"/>
    <w:rsid w:val="00F05738"/>
    <w:rsid w:val="00F100D9"/>
    <w:rsid w:val="00F10AAA"/>
    <w:rsid w:val="00F10DEC"/>
    <w:rsid w:val="00F11532"/>
    <w:rsid w:val="00F11AE4"/>
    <w:rsid w:val="00F11BA7"/>
    <w:rsid w:val="00F125BC"/>
    <w:rsid w:val="00F125CB"/>
    <w:rsid w:val="00F147DD"/>
    <w:rsid w:val="00F14DE6"/>
    <w:rsid w:val="00F156FD"/>
    <w:rsid w:val="00F1704C"/>
    <w:rsid w:val="00F17629"/>
    <w:rsid w:val="00F2045A"/>
    <w:rsid w:val="00F2056D"/>
    <w:rsid w:val="00F20FB0"/>
    <w:rsid w:val="00F20FBC"/>
    <w:rsid w:val="00F213FA"/>
    <w:rsid w:val="00F22CE8"/>
    <w:rsid w:val="00F234C4"/>
    <w:rsid w:val="00F236C5"/>
    <w:rsid w:val="00F236F9"/>
    <w:rsid w:val="00F243AC"/>
    <w:rsid w:val="00F24E49"/>
    <w:rsid w:val="00F25C03"/>
    <w:rsid w:val="00F27176"/>
    <w:rsid w:val="00F275A7"/>
    <w:rsid w:val="00F27755"/>
    <w:rsid w:val="00F27B1C"/>
    <w:rsid w:val="00F3054C"/>
    <w:rsid w:val="00F30E5E"/>
    <w:rsid w:val="00F31287"/>
    <w:rsid w:val="00F31BE8"/>
    <w:rsid w:val="00F3275B"/>
    <w:rsid w:val="00F32855"/>
    <w:rsid w:val="00F33E6F"/>
    <w:rsid w:val="00F3598A"/>
    <w:rsid w:val="00F35A05"/>
    <w:rsid w:val="00F363F4"/>
    <w:rsid w:val="00F36935"/>
    <w:rsid w:val="00F36A1E"/>
    <w:rsid w:val="00F36D73"/>
    <w:rsid w:val="00F37043"/>
    <w:rsid w:val="00F40295"/>
    <w:rsid w:val="00F40346"/>
    <w:rsid w:val="00F40510"/>
    <w:rsid w:val="00F406E4"/>
    <w:rsid w:val="00F42616"/>
    <w:rsid w:val="00F42CE0"/>
    <w:rsid w:val="00F460E7"/>
    <w:rsid w:val="00F4653D"/>
    <w:rsid w:val="00F4670F"/>
    <w:rsid w:val="00F46E00"/>
    <w:rsid w:val="00F503ED"/>
    <w:rsid w:val="00F50642"/>
    <w:rsid w:val="00F5086F"/>
    <w:rsid w:val="00F5089A"/>
    <w:rsid w:val="00F50978"/>
    <w:rsid w:val="00F50AD5"/>
    <w:rsid w:val="00F51F50"/>
    <w:rsid w:val="00F529BF"/>
    <w:rsid w:val="00F533E8"/>
    <w:rsid w:val="00F53B34"/>
    <w:rsid w:val="00F53BBF"/>
    <w:rsid w:val="00F5422E"/>
    <w:rsid w:val="00F547AA"/>
    <w:rsid w:val="00F54D7F"/>
    <w:rsid w:val="00F555C7"/>
    <w:rsid w:val="00F55CF4"/>
    <w:rsid w:val="00F5612F"/>
    <w:rsid w:val="00F56A2A"/>
    <w:rsid w:val="00F56DF1"/>
    <w:rsid w:val="00F60681"/>
    <w:rsid w:val="00F612F3"/>
    <w:rsid w:val="00F61525"/>
    <w:rsid w:val="00F6217E"/>
    <w:rsid w:val="00F630AE"/>
    <w:rsid w:val="00F6313D"/>
    <w:rsid w:val="00F63711"/>
    <w:rsid w:val="00F64606"/>
    <w:rsid w:val="00F65BC6"/>
    <w:rsid w:val="00F71764"/>
    <w:rsid w:val="00F7254F"/>
    <w:rsid w:val="00F733C3"/>
    <w:rsid w:val="00F7403A"/>
    <w:rsid w:val="00F7428D"/>
    <w:rsid w:val="00F744BE"/>
    <w:rsid w:val="00F75638"/>
    <w:rsid w:val="00F7740E"/>
    <w:rsid w:val="00F77564"/>
    <w:rsid w:val="00F82B82"/>
    <w:rsid w:val="00F82FCE"/>
    <w:rsid w:val="00F8341F"/>
    <w:rsid w:val="00F84330"/>
    <w:rsid w:val="00F8449E"/>
    <w:rsid w:val="00F849F4"/>
    <w:rsid w:val="00F84B98"/>
    <w:rsid w:val="00F84BD3"/>
    <w:rsid w:val="00F851DC"/>
    <w:rsid w:val="00F854BD"/>
    <w:rsid w:val="00F8666D"/>
    <w:rsid w:val="00F8742B"/>
    <w:rsid w:val="00F9132D"/>
    <w:rsid w:val="00F9301A"/>
    <w:rsid w:val="00F93E59"/>
    <w:rsid w:val="00F93F25"/>
    <w:rsid w:val="00F96DC3"/>
    <w:rsid w:val="00F971FB"/>
    <w:rsid w:val="00FA03F2"/>
    <w:rsid w:val="00FA0C8A"/>
    <w:rsid w:val="00FA11F1"/>
    <w:rsid w:val="00FA13FE"/>
    <w:rsid w:val="00FA19EB"/>
    <w:rsid w:val="00FA3CF4"/>
    <w:rsid w:val="00FA409C"/>
    <w:rsid w:val="00FA46CB"/>
    <w:rsid w:val="00FA5639"/>
    <w:rsid w:val="00FA5773"/>
    <w:rsid w:val="00FA6B23"/>
    <w:rsid w:val="00FA6E4F"/>
    <w:rsid w:val="00FA7C1F"/>
    <w:rsid w:val="00FB00DB"/>
    <w:rsid w:val="00FB02CB"/>
    <w:rsid w:val="00FB09F6"/>
    <w:rsid w:val="00FB0B7E"/>
    <w:rsid w:val="00FB175A"/>
    <w:rsid w:val="00FB1AD3"/>
    <w:rsid w:val="00FB1D29"/>
    <w:rsid w:val="00FB350A"/>
    <w:rsid w:val="00FB3E42"/>
    <w:rsid w:val="00FB3EF8"/>
    <w:rsid w:val="00FB4064"/>
    <w:rsid w:val="00FB454B"/>
    <w:rsid w:val="00FB5080"/>
    <w:rsid w:val="00FB553A"/>
    <w:rsid w:val="00FB6644"/>
    <w:rsid w:val="00FB6D63"/>
    <w:rsid w:val="00FC0954"/>
    <w:rsid w:val="00FC1A8F"/>
    <w:rsid w:val="00FC1AD0"/>
    <w:rsid w:val="00FC1C54"/>
    <w:rsid w:val="00FC28CF"/>
    <w:rsid w:val="00FC34CF"/>
    <w:rsid w:val="00FC3A70"/>
    <w:rsid w:val="00FC7056"/>
    <w:rsid w:val="00FC799F"/>
    <w:rsid w:val="00FC7BC5"/>
    <w:rsid w:val="00FD0201"/>
    <w:rsid w:val="00FD10C8"/>
    <w:rsid w:val="00FD11CA"/>
    <w:rsid w:val="00FD25E1"/>
    <w:rsid w:val="00FD2D31"/>
    <w:rsid w:val="00FD4340"/>
    <w:rsid w:val="00FD4AE3"/>
    <w:rsid w:val="00FD5407"/>
    <w:rsid w:val="00FD58F7"/>
    <w:rsid w:val="00FD7029"/>
    <w:rsid w:val="00FD7EEC"/>
    <w:rsid w:val="00FD7FC8"/>
    <w:rsid w:val="00FE1180"/>
    <w:rsid w:val="00FE1A0D"/>
    <w:rsid w:val="00FE2387"/>
    <w:rsid w:val="00FE30D2"/>
    <w:rsid w:val="00FE3A82"/>
    <w:rsid w:val="00FE3D24"/>
    <w:rsid w:val="00FE41F2"/>
    <w:rsid w:val="00FE487D"/>
    <w:rsid w:val="00FE5845"/>
    <w:rsid w:val="00FE60F1"/>
    <w:rsid w:val="00FE6439"/>
    <w:rsid w:val="00FE64C9"/>
    <w:rsid w:val="00FE697F"/>
    <w:rsid w:val="00FE6DB0"/>
    <w:rsid w:val="00FE6FEB"/>
    <w:rsid w:val="00FE7030"/>
    <w:rsid w:val="00FF0CF9"/>
    <w:rsid w:val="00FF1B87"/>
    <w:rsid w:val="00FF2609"/>
    <w:rsid w:val="00FF26E1"/>
    <w:rsid w:val="00FF2B5F"/>
    <w:rsid w:val="00FF2F27"/>
    <w:rsid w:val="00FF34AF"/>
    <w:rsid w:val="00FF3D99"/>
    <w:rsid w:val="00FF5989"/>
    <w:rsid w:val="00FF5C39"/>
    <w:rsid w:val="00FF5F01"/>
    <w:rsid w:val="00FF6C0D"/>
    <w:rsid w:val="00FF7397"/>
    <w:rsid w:val="00FF744E"/>
    <w:rsid w:val="00FF77FB"/>
    <w:rsid w:val="06FEE18F"/>
    <w:rsid w:val="27E6E8C2"/>
    <w:rsid w:val="3218E695"/>
    <w:rsid w:val="513ECCFA"/>
    <w:rsid w:val="54FDF104"/>
    <w:rsid w:val="59B593EB"/>
    <w:rsid w:val="6AE891F3"/>
    <w:rsid w:val="6D7D5C99"/>
    <w:rsid w:val="6E04CB34"/>
    <w:rsid w:val="7723E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7A4B8"/>
  <w15:chartTrackingRefBased/>
  <w15:docId w15:val="{D7AEB317-BC9F-460E-8FA0-059BB918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7EA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F849F4"/>
    <w:pPr>
      <w:keepNext/>
      <w:keepLines/>
      <w:shd w:val="clear" w:color="auto" w:fill="B3E5A1" w:themeFill="accent6" w:themeFillTint="66"/>
      <w:ind w:left="360" w:hanging="360"/>
      <w:jc w:val="both"/>
      <w:outlineLvl w:val="0"/>
    </w:pPr>
    <w:rPr>
      <w:rFonts w:cs="Arial"/>
      <w:b/>
      <w:caps/>
      <w:lang w:val="es-MX"/>
    </w:rPr>
  </w:style>
  <w:style w:type="paragraph" w:styleId="Ttulo2">
    <w:name w:val="heading 2"/>
    <w:basedOn w:val="Ttulo1"/>
    <w:next w:val="Normal"/>
    <w:autoRedefine/>
    <w:qFormat/>
    <w:rsid w:val="007143F6"/>
    <w:pPr>
      <w:pBdr>
        <w:bottom w:val="single" w:sz="24" w:space="1" w:color="FFCC99"/>
      </w:pBdr>
      <w:ind w:left="0" w:firstLine="0"/>
      <w:outlineLvl w:val="1"/>
    </w:pPr>
    <w:rPr>
      <w:sz w:val="28"/>
      <w:szCs w:val="28"/>
      <w:lang w:val="es-CO"/>
    </w:rPr>
  </w:style>
  <w:style w:type="paragraph" w:styleId="Ttulo3">
    <w:name w:val="heading 3"/>
    <w:basedOn w:val="Ttulo2"/>
    <w:next w:val="Normal"/>
    <w:link w:val="Ttulo3Car"/>
    <w:autoRedefine/>
    <w:qFormat/>
    <w:rsid w:val="00A070BC"/>
    <w:pPr>
      <w:keepLines w:val="0"/>
      <w:pBdr>
        <w:bottom w:val="none" w:sz="0" w:space="0" w:color="auto"/>
      </w:pBdr>
      <w:outlineLvl w:val="2"/>
    </w:pPr>
    <w:rPr>
      <w:rFonts w:cs="Tahoma"/>
      <w:bCs/>
      <w:iCs/>
      <w:sz w:val="20"/>
      <w:szCs w:val="20"/>
    </w:rPr>
  </w:style>
  <w:style w:type="paragraph" w:styleId="Ttulo4">
    <w:name w:val="heading 4"/>
    <w:basedOn w:val="Ttulo3"/>
    <w:next w:val="Normal"/>
    <w:autoRedefine/>
    <w:qFormat/>
    <w:pPr>
      <w:spacing w:before="240"/>
      <w:outlineLvl w:val="3"/>
    </w:pPr>
    <w:rPr>
      <w:i/>
      <w:u w:val="single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BrushScript BT" w:hAnsi="BrushScript BT"/>
      <w:color w:val="0000FF"/>
    </w:rPr>
  </w:style>
  <w:style w:type="paragraph" w:styleId="Ttulo6">
    <w:name w:val="heading 6"/>
    <w:basedOn w:val="Normal"/>
    <w:next w:val="Normal"/>
    <w:qFormat/>
    <w:pPr>
      <w:keepNext/>
      <w:jc w:val="right"/>
      <w:outlineLvl w:val="5"/>
    </w:pPr>
    <w:rPr>
      <w:rFonts w:ascii="BrushScript BT" w:hAnsi="BrushScript BT"/>
      <w:color w:val="3366FF"/>
    </w:rPr>
  </w:style>
  <w:style w:type="paragraph" w:styleId="Ttulo7">
    <w:name w:val="heading 7"/>
    <w:basedOn w:val="Normal"/>
    <w:next w:val="Normal"/>
    <w:qFormat/>
    <w:pPr>
      <w:keepNext/>
      <w:outlineLvl w:val="6"/>
    </w:pPr>
  </w:style>
  <w:style w:type="paragraph" w:styleId="Ttulo8">
    <w:name w:val="heading 8"/>
    <w:basedOn w:val="Normal"/>
    <w:next w:val="Normal"/>
    <w:qFormat/>
    <w:pPr>
      <w:keepNext/>
      <w:outlineLvl w:val="7"/>
    </w:pPr>
    <w:rPr>
      <w:sz w:val="28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b/>
      <w:sz w:val="28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pPr>
      <w:keepNext/>
      <w:keepLines/>
      <w:tabs>
        <w:tab w:val="center" w:pos="4419"/>
        <w:tab w:val="right" w:pos="8838"/>
      </w:tabs>
      <w:jc w:val="both"/>
    </w:pPr>
    <w:rPr>
      <w:sz w:val="28"/>
      <w:lang w:val="es-CO"/>
    </w:rPr>
  </w:style>
  <w:style w:type="paragraph" w:styleId="Textoindependiente">
    <w:name w:val="Body Text"/>
    <w:basedOn w:val="Normal"/>
    <w:pPr>
      <w:keepNext/>
      <w:keepLines/>
      <w:jc w:val="center"/>
    </w:pPr>
    <w:rPr>
      <w:sz w:val="44"/>
      <w:lang w:val="es-MX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independiente2">
    <w:name w:val="Body Text 2"/>
    <w:basedOn w:val="Normal"/>
    <w:rPr>
      <w:color w:val="FF6600"/>
      <w:lang w:val="es-CO"/>
    </w:rPr>
  </w:style>
  <w:style w:type="paragraph" w:styleId="Textoindependiente3">
    <w:name w:val="Body Text 3"/>
    <w:basedOn w:val="Normal"/>
    <w:pPr>
      <w:jc w:val="both"/>
    </w:pPr>
    <w:rPr>
      <w:sz w:val="28"/>
      <w:lang w:val="es-CO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D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DC2">
    <w:name w:val="toc 2"/>
    <w:basedOn w:val="Normal"/>
    <w:next w:val="Normal"/>
    <w:autoRedefine/>
    <w:semiHidden/>
    <w:pPr>
      <w:ind w:left="220"/>
    </w:pPr>
    <w:rPr>
      <w:smallCaps/>
      <w:sz w:val="20"/>
    </w:rPr>
  </w:style>
  <w:style w:type="paragraph" w:styleId="TDC3">
    <w:name w:val="toc 3"/>
    <w:basedOn w:val="Normal"/>
    <w:next w:val="Normal"/>
    <w:autoRedefine/>
    <w:semiHidden/>
    <w:rsid w:val="002C0955"/>
    <w:pPr>
      <w:tabs>
        <w:tab w:val="left" w:pos="880"/>
        <w:tab w:val="right" w:leader="dot" w:pos="8828"/>
      </w:tabs>
      <w:spacing w:line="360" w:lineRule="auto"/>
      <w:ind w:left="440"/>
      <w:jc w:val="both"/>
    </w:pPr>
    <w:rPr>
      <w:rFonts w:ascii="Arial" w:hAnsi="Arial" w:cs="Arial"/>
      <w:b/>
      <w:i/>
      <w:noProof/>
    </w:rPr>
  </w:style>
  <w:style w:type="paragraph" w:styleId="TDC4">
    <w:name w:val="toc 4"/>
    <w:basedOn w:val="Normal"/>
    <w:next w:val="Normal"/>
    <w:autoRedefine/>
    <w:semiHidden/>
    <w:pPr>
      <w:ind w:left="660"/>
    </w:pPr>
    <w:rPr>
      <w:sz w:val="18"/>
    </w:rPr>
  </w:style>
  <w:style w:type="paragraph" w:styleId="TDC5">
    <w:name w:val="toc 5"/>
    <w:basedOn w:val="Normal"/>
    <w:next w:val="Normal"/>
    <w:autoRedefine/>
    <w:semiHidden/>
    <w:pPr>
      <w:ind w:left="880"/>
    </w:pPr>
    <w:rPr>
      <w:sz w:val="18"/>
    </w:rPr>
  </w:style>
  <w:style w:type="paragraph" w:styleId="TDC6">
    <w:name w:val="toc 6"/>
    <w:basedOn w:val="Normal"/>
    <w:next w:val="Normal"/>
    <w:autoRedefine/>
    <w:semiHidden/>
    <w:pPr>
      <w:ind w:left="1100"/>
    </w:pPr>
    <w:rPr>
      <w:sz w:val="18"/>
    </w:rPr>
  </w:style>
  <w:style w:type="paragraph" w:styleId="TDC7">
    <w:name w:val="toc 7"/>
    <w:basedOn w:val="Normal"/>
    <w:next w:val="Normal"/>
    <w:autoRedefine/>
    <w:semiHidden/>
    <w:pPr>
      <w:ind w:left="1320"/>
    </w:pPr>
    <w:rPr>
      <w:sz w:val="18"/>
    </w:rPr>
  </w:style>
  <w:style w:type="paragraph" w:styleId="TDC8">
    <w:name w:val="toc 8"/>
    <w:basedOn w:val="Normal"/>
    <w:next w:val="Normal"/>
    <w:autoRedefine/>
    <w:semiHidden/>
    <w:pPr>
      <w:ind w:left="1540"/>
    </w:pPr>
    <w:rPr>
      <w:sz w:val="18"/>
    </w:rPr>
  </w:style>
  <w:style w:type="paragraph" w:styleId="TDC9">
    <w:name w:val="toc 9"/>
    <w:basedOn w:val="Normal"/>
    <w:next w:val="Normal"/>
    <w:autoRedefine/>
    <w:semiHidden/>
    <w:pPr>
      <w:ind w:left="1760"/>
    </w:pPr>
    <w:rPr>
      <w:sz w:val="18"/>
    </w:rPr>
  </w:style>
  <w:style w:type="paragraph" w:styleId="ndice1">
    <w:name w:val="index 1"/>
    <w:basedOn w:val="Normal"/>
    <w:next w:val="Normal"/>
    <w:autoRedefine/>
    <w:semiHidden/>
    <w:pPr>
      <w:ind w:left="220" w:hanging="220"/>
    </w:pPr>
    <w:rPr>
      <w:sz w:val="20"/>
    </w:rPr>
  </w:style>
  <w:style w:type="paragraph" w:styleId="ndice2">
    <w:name w:val="index 2"/>
    <w:basedOn w:val="Normal"/>
    <w:next w:val="Normal"/>
    <w:autoRedefine/>
    <w:semiHidden/>
    <w:pPr>
      <w:ind w:left="440" w:hanging="220"/>
    </w:pPr>
    <w:rPr>
      <w:sz w:val="20"/>
    </w:rPr>
  </w:style>
  <w:style w:type="paragraph" w:styleId="ndice3">
    <w:name w:val="index 3"/>
    <w:basedOn w:val="Normal"/>
    <w:next w:val="Normal"/>
    <w:autoRedefine/>
    <w:semiHidden/>
    <w:pPr>
      <w:ind w:left="660" w:hanging="220"/>
    </w:pPr>
    <w:rPr>
      <w:sz w:val="20"/>
    </w:rPr>
  </w:style>
  <w:style w:type="paragraph" w:styleId="ndice4">
    <w:name w:val="index 4"/>
    <w:basedOn w:val="Normal"/>
    <w:next w:val="Normal"/>
    <w:autoRedefine/>
    <w:semiHidden/>
    <w:pPr>
      <w:ind w:left="880" w:hanging="220"/>
    </w:pPr>
    <w:rPr>
      <w:sz w:val="20"/>
    </w:rPr>
  </w:style>
  <w:style w:type="paragraph" w:styleId="ndice5">
    <w:name w:val="index 5"/>
    <w:basedOn w:val="Normal"/>
    <w:next w:val="Normal"/>
    <w:autoRedefine/>
    <w:semiHidden/>
    <w:pPr>
      <w:ind w:left="1100" w:hanging="220"/>
    </w:pPr>
    <w:rPr>
      <w:sz w:val="20"/>
    </w:rPr>
  </w:style>
  <w:style w:type="paragraph" w:styleId="ndice6">
    <w:name w:val="index 6"/>
    <w:basedOn w:val="Normal"/>
    <w:next w:val="Normal"/>
    <w:autoRedefine/>
    <w:semiHidden/>
    <w:pPr>
      <w:ind w:left="1320" w:hanging="220"/>
    </w:pPr>
    <w:rPr>
      <w:sz w:val="20"/>
    </w:rPr>
  </w:style>
  <w:style w:type="paragraph" w:styleId="ndice7">
    <w:name w:val="index 7"/>
    <w:basedOn w:val="Normal"/>
    <w:next w:val="Normal"/>
    <w:autoRedefine/>
    <w:semiHidden/>
    <w:pPr>
      <w:ind w:left="1540" w:hanging="220"/>
    </w:pPr>
    <w:rPr>
      <w:sz w:val="20"/>
    </w:rPr>
  </w:style>
  <w:style w:type="paragraph" w:styleId="ndice8">
    <w:name w:val="index 8"/>
    <w:basedOn w:val="Normal"/>
    <w:next w:val="Normal"/>
    <w:autoRedefine/>
    <w:semiHidden/>
    <w:pPr>
      <w:ind w:left="1760" w:hanging="220"/>
    </w:pPr>
    <w:rPr>
      <w:sz w:val="20"/>
    </w:rPr>
  </w:style>
  <w:style w:type="paragraph" w:styleId="ndice9">
    <w:name w:val="index 9"/>
    <w:basedOn w:val="Normal"/>
    <w:next w:val="Normal"/>
    <w:autoRedefine/>
    <w:semiHidden/>
    <w:pPr>
      <w:ind w:left="1980" w:hanging="220"/>
    </w:pPr>
    <w:rPr>
      <w:sz w:val="20"/>
    </w:rPr>
  </w:style>
  <w:style w:type="paragraph" w:styleId="Ttulodendice">
    <w:name w:val="index heading"/>
    <w:basedOn w:val="Normal"/>
    <w:next w:val="ndice1"/>
    <w:semiHidden/>
    <w:pPr>
      <w:spacing w:before="120" w:after="120"/>
    </w:pPr>
    <w:rPr>
      <w:b/>
      <w:i/>
      <w:sz w:val="20"/>
    </w:rPr>
  </w:style>
  <w:style w:type="paragraph" w:styleId="Sangradetextonormal">
    <w:name w:val="Body Text Indent"/>
    <w:basedOn w:val="Normal"/>
    <w:pPr>
      <w:ind w:left="284"/>
    </w:pPr>
    <w:rPr>
      <w:noProof/>
    </w:rPr>
  </w:style>
  <w:style w:type="paragraph" w:styleId="Sangra2detindependiente">
    <w:name w:val="Body Text Indent 2"/>
    <w:basedOn w:val="Normal"/>
    <w:pPr>
      <w:spacing w:line="360" w:lineRule="auto"/>
      <w:ind w:firstLine="709"/>
    </w:pPr>
  </w:style>
  <w:style w:type="paragraph" w:styleId="Sangra3detindependiente">
    <w:name w:val="Body Text Indent 3"/>
    <w:basedOn w:val="Normal"/>
    <w:pPr>
      <w:spacing w:line="360" w:lineRule="auto"/>
      <w:ind w:firstLine="851"/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Listaconvietas">
    <w:name w:val="List Bullet"/>
    <w:basedOn w:val="Normal"/>
    <w:autoRedefine/>
    <w:pPr>
      <w:numPr>
        <w:numId w:val="1"/>
      </w:numPr>
    </w:pPr>
  </w:style>
  <w:style w:type="paragraph" w:customStyle="1" w:styleId="Titulo">
    <w:name w:val="Titulo"/>
    <w:basedOn w:val="Ttulo1"/>
    <w:next w:val="Normal"/>
    <w:autoRedefine/>
    <w:rsid w:val="003E526F"/>
    <w:pPr>
      <w:ind w:left="0" w:firstLine="0"/>
      <w:jc w:val="center"/>
    </w:pPr>
    <w:rPr>
      <w:bCs/>
      <w:color w:val="000000"/>
      <w:sz w:val="32"/>
      <w:szCs w:val="32"/>
      <w:shd w:val="clear" w:color="auto" w:fill="A6A6A6"/>
    </w:rPr>
  </w:style>
  <w:style w:type="paragraph" w:customStyle="1" w:styleId="Style1">
    <w:name w:val="Style1"/>
    <w:basedOn w:val="Normal"/>
    <w:pPr>
      <w:spacing w:line="360" w:lineRule="auto"/>
      <w:ind w:firstLine="720"/>
      <w:jc w:val="both"/>
    </w:pPr>
    <w:rPr>
      <w:lang w:val="es-CO"/>
    </w:rPr>
  </w:style>
  <w:style w:type="paragraph" w:styleId="Subttulo">
    <w:name w:val="Subtitle"/>
    <w:basedOn w:val="Normal"/>
    <w:qFormat/>
    <w:pPr>
      <w:ind w:firstLine="709"/>
      <w:jc w:val="both"/>
    </w:pPr>
    <w:rPr>
      <w:b/>
    </w:rPr>
  </w:style>
  <w:style w:type="paragraph" w:styleId="NormalWeb">
    <w:name w:val="Normal (Web)"/>
    <w:basedOn w:val="Normal"/>
    <w:pPr>
      <w:spacing w:before="100" w:after="100"/>
    </w:pPr>
    <w:rPr>
      <w:lang w:val="en-US" w:eastAsia="en-US"/>
    </w:rPr>
  </w:style>
  <w:style w:type="paragraph" w:styleId="Lista2">
    <w:name w:val="List 2"/>
    <w:basedOn w:val="Normal"/>
    <w:pPr>
      <w:ind w:left="566" w:hanging="283"/>
    </w:pPr>
    <w:rPr>
      <w:rFonts w:cs="Arial Unicode MS"/>
      <w:sz w:val="20"/>
    </w:rPr>
  </w:style>
  <w:style w:type="paragraph" w:styleId="Lista3">
    <w:name w:val="List 3"/>
    <w:basedOn w:val="Normal"/>
    <w:pPr>
      <w:ind w:left="849" w:hanging="283"/>
    </w:pPr>
    <w:rPr>
      <w:rFonts w:cs="Arial Unicode MS"/>
      <w:sz w:val="20"/>
    </w:rPr>
  </w:style>
  <w:style w:type="paragraph" w:styleId="Lista4">
    <w:name w:val="List 4"/>
    <w:basedOn w:val="Normal"/>
    <w:pPr>
      <w:ind w:left="1132" w:hanging="283"/>
    </w:pPr>
    <w:rPr>
      <w:rFonts w:cs="Arial Unicode MS"/>
      <w:sz w:val="20"/>
    </w:rPr>
  </w:style>
  <w:style w:type="paragraph" w:customStyle="1" w:styleId="Lista-paper">
    <w:name w:val="Lista-paper"/>
    <w:basedOn w:val="Normal"/>
    <w:pPr>
      <w:numPr>
        <w:numId w:val="3"/>
      </w:numPr>
    </w:pPr>
    <w:rPr>
      <w:sz w:val="20"/>
    </w:rPr>
  </w:style>
  <w:style w:type="table" w:styleId="Tablaconcuadrcula">
    <w:name w:val="Table Grid"/>
    <w:basedOn w:val="Tablanormal"/>
    <w:rsid w:val="003E526F"/>
    <w:pPr>
      <w:spacing w:line="360" w:lineRule="auto"/>
      <w:jc w:val="both"/>
    </w:p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paragraph" w:customStyle="1" w:styleId="ProductName">
    <w:name w:val="ProductName"/>
    <w:basedOn w:val="Normal"/>
    <w:rsid w:val="006F3A8F"/>
    <w:pPr>
      <w:spacing w:before="80" w:after="80"/>
      <w:jc w:val="right"/>
    </w:pPr>
    <w:rPr>
      <w:rFonts w:ascii="Helvetica 35 Thin" w:hAnsi="Helvetica 35 Thin"/>
      <w:color w:val="FF6600"/>
      <w:sz w:val="144"/>
      <w:lang w:val="en-US" w:eastAsia="en-GB"/>
    </w:rPr>
  </w:style>
  <w:style w:type="paragraph" w:customStyle="1" w:styleId="DateDue">
    <w:name w:val="DateDue"/>
    <w:basedOn w:val="Normal"/>
    <w:rsid w:val="006F3A8F"/>
    <w:pPr>
      <w:spacing w:before="60" w:after="60"/>
      <w:jc w:val="right"/>
    </w:pPr>
    <w:rPr>
      <w:rFonts w:ascii="Helvetica 35 Thin" w:hAnsi="Helvetica 35 Thin"/>
      <w:sz w:val="32"/>
      <w:lang w:val="en-US" w:eastAsia="en-GB"/>
    </w:rPr>
  </w:style>
  <w:style w:type="paragraph" w:customStyle="1" w:styleId="Revisin1">
    <w:name w:val="Revisión1"/>
    <w:basedOn w:val="DateDue"/>
    <w:rsid w:val="006F3A8F"/>
  </w:style>
  <w:style w:type="paragraph" w:customStyle="1" w:styleId="ProjectName">
    <w:name w:val="ProjectName"/>
    <w:basedOn w:val="Normal"/>
    <w:rsid w:val="006F3A8F"/>
    <w:pPr>
      <w:spacing w:before="80" w:after="80"/>
      <w:jc w:val="right"/>
    </w:pPr>
    <w:rPr>
      <w:rFonts w:ascii="Helvetica 35 Thin" w:hAnsi="Helvetica 35 Thin"/>
      <w:color w:val="FF6600"/>
      <w:sz w:val="96"/>
      <w:lang w:val="en-US" w:eastAsia="en-GB"/>
    </w:rPr>
  </w:style>
  <w:style w:type="paragraph" w:customStyle="1" w:styleId="Headerr2">
    <w:name w:val="Headerr2"/>
    <w:link w:val="Headerr2Car"/>
    <w:rsid w:val="006F3A8F"/>
    <w:pPr>
      <w:pBdr>
        <w:bottom w:val="single" w:sz="12" w:space="1" w:color="FF6600"/>
      </w:pBdr>
    </w:pPr>
    <w:rPr>
      <w:rFonts w:ascii="Helvetica 45 Light" w:hAnsi="Helvetica 45 Light"/>
      <w:noProof/>
      <w:sz w:val="16"/>
      <w:lang w:val="en-US" w:eastAsia="en-GB"/>
    </w:rPr>
  </w:style>
  <w:style w:type="paragraph" w:customStyle="1" w:styleId="Footer2">
    <w:name w:val="Footer2"/>
    <w:basedOn w:val="Piedepgina"/>
    <w:link w:val="Footer2Car"/>
    <w:rsid w:val="006F3A8F"/>
    <w:pPr>
      <w:keepNext w:val="0"/>
      <w:keepLines w:val="0"/>
      <w:pBdr>
        <w:top w:val="single" w:sz="12" w:space="1" w:color="FF6600"/>
      </w:pBdr>
      <w:tabs>
        <w:tab w:val="clear" w:pos="4419"/>
        <w:tab w:val="clear" w:pos="8838"/>
        <w:tab w:val="center" w:pos="4536"/>
        <w:tab w:val="right" w:pos="9072"/>
      </w:tabs>
      <w:jc w:val="left"/>
    </w:pPr>
    <w:rPr>
      <w:rFonts w:ascii="Helvetica 45 Light" w:hAnsi="Helvetica 45 Light"/>
      <w:noProof/>
      <w:sz w:val="18"/>
      <w:lang w:val="en-US" w:eastAsia="en-US"/>
    </w:rPr>
  </w:style>
  <w:style w:type="paragraph" w:customStyle="1" w:styleId="BodyText">
    <w:name w:val=".BodyText"/>
    <w:link w:val="BodyTextCar"/>
    <w:rsid w:val="006F3A8F"/>
    <w:pPr>
      <w:spacing w:after="240" w:line="264" w:lineRule="auto"/>
      <w:ind w:left="851"/>
      <w:jc w:val="both"/>
    </w:pPr>
    <w:rPr>
      <w:rFonts w:ascii="Helvetica 45 Light" w:hAnsi="Helvetica 45 Light"/>
      <w:lang w:val="en-US" w:eastAsia="en-GB"/>
    </w:rPr>
  </w:style>
  <w:style w:type="paragraph" w:customStyle="1" w:styleId="TableTitle">
    <w:name w:val=".TableTitle"/>
    <w:rsid w:val="006F3A8F"/>
    <w:pPr>
      <w:keepNext/>
      <w:spacing w:before="40" w:after="40"/>
      <w:jc w:val="center"/>
    </w:pPr>
    <w:rPr>
      <w:rFonts w:ascii="Helvetica 65 Medium" w:hAnsi="Helvetica 65 Medium"/>
      <w:sz w:val="18"/>
      <w:lang w:val="en-US" w:eastAsia="en-GB"/>
    </w:rPr>
  </w:style>
  <w:style w:type="paragraph" w:customStyle="1" w:styleId="ConfidentialityTitle">
    <w:name w:val="ConfidentialityTitle"/>
    <w:rsid w:val="006F3A8F"/>
    <w:pPr>
      <w:spacing w:after="120"/>
    </w:pPr>
    <w:rPr>
      <w:rFonts w:ascii="Helvetica 65 Medium" w:hAnsi="Helvetica 65 Medium"/>
      <w:sz w:val="24"/>
      <w:lang w:val="en-US" w:eastAsia="en-GB"/>
    </w:rPr>
  </w:style>
  <w:style w:type="paragraph" w:customStyle="1" w:styleId="TableText">
    <w:name w:val=".TableText"/>
    <w:rsid w:val="006F3A8F"/>
    <w:pPr>
      <w:spacing w:before="40" w:after="40"/>
    </w:pPr>
    <w:rPr>
      <w:rFonts w:ascii="Helvetica 45 Light" w:hAnsi="Helvetica 45 Light"/>
      <w:sz w:val="18"/>
      <w:lang w:val="en-US" w:eastAsia="en-GB"/>
    </w:rPr>
  </w:style>
  <w:style w:type="paragraph" w:customStyle="1" w:styleId="ProprietaryNoticeText">
    <w:name w:val="ProprietaryNoticeText"/>
    <w:rsid w:val="006F3A8F"/>
    <w:pPr>
      <w:spacing w:after="60"/>
      <w:jc w:val="both"/>
    </w:pPr>
    <w:rPr>
      <w:rFonts w:ascii="Helvetica 45 Light" w:hAnsi="Helvetica 45 Light"/>
      <w:noProof/>
      <w:color w:val="808080"/>
      <w:sz w:val="18"/>
      <w:lang w:val="en-US" w:eastAsia="en-GB"/>
    </w:rPr>
  </w:style>
  <w:style w:type="character" w:customStyle="1" w:styleId="Ttulo3Car">
    <w:name w:val="Título 3 Car"/>
    <w:link w:val="Ttulo3"/>
    <w:rsid w:val="00A070BC"/>
    <w:rPr>
      <w:rFonts w:cs="Tahoma"/>
      <w:b/>
      <w:bCs/>
      <w:iCs/>
      <w:caps/>
      <w:shd w:val="clear" w:color="auto" w:fill="D9D9D9"/>
      <w:lang w:val="es-CO"/>
    </w:rPr>
  </w:style>
  <w:style w:type="paragraph" w:styleId="Textonotapie">
    <w:name w:val="footnote text"/>
    <w:basedOn w:val="Normal"/>
    <w:semiHidden/>
    <w:rsid w:val="001A3FA7"/>
    <w:rPr>
      <w:rFonts w:eastAsia="MS Mincho"/>
      <w:sz w:val="20"/>
    </w:rPr>
  </w:style>
  <w:style w:type="character" w:styleId="Refdenotaalpie">
    <w:name w:val="footnote reference"/>
    <w:semiHidden/>
    <w:rsid w:val="001A3FA7"/>
    <w:rPr>
      <w:vertAlign w:val="superscript"/>
    </w:rPr>
  </w:style>
  <w:style w:type="paragraph" w:styleId="Textonotaalfinal">
    <w:name w:val="endnote text"/>
    <w:basedOn w:val="Normal"/>
    <w:semiHidden/>
    <w:rsid w:val="00ED0F79"/>
    <w:rPr>
      <w:sz w:val="20"/>
    </w:rPr>
  </w:style>
  <w:style w:type="character" w:styleId="Refdenotaalfinal">
    <w:name w:val="endnote reference"/>
    <w:semiHidden/>
    <w:rsid w:val="00ED0F79"/>
    <w:rPr>
      <w:vertAlign w:val="superscript"/>
    </w:rPr>
  </w:style>
  <w:style w:type="paragraph" w:customStyle="1" w:styleId="doctext">
    <w:name w:val="doctext"/>
    <w:basedOn w:val="Normal"/>
    <w:rsid w:val="00B16A8E"/>
    <w:pPr>
      <w:spacing w:before="100" w:beforeAutospacing="1" w:after="100" w:afterAutospacing="1"/>
    </w:pPr>
  </w:style>
  <w:style w:type="character" w:styleId="MquinadeescribirHTML">
    <w:name w:val="HTML Typewriter"/>
    <w:rsid w:val="00B16A8E"/>
    <w:rPr>
      <w:rFonts w:ascii="Courier New" w:eastAsia="Times New Roman" w:hAnsi="Courier New" w:cs="Courier New"/>
      <w:sz w:val="20"/>
      <w:szCs w:val="20"/>
    </w:rPr>
  </w:style>
  <w:style w:type="paragraph" w:styleId="Mapadeldocumento">
    <w:name w:val="Document Map"/>
    <w:basedOn w:val="Normal"/>
    <w:semiHidden/>
    <w:rsid w:val="000E7A77"/>
    <w:pPr>
      <w:shd w:val="clear" w:color="auto" w:fill="000080"/>
    </w:pPr>
    <w:rPr>
      <w:rFonts w:ascii="Tahoma" w:hAnsi="Tahoma" w:cs="Tahoma"/>
    </w:rPr>
  </w:style>
  <w:style w:type="paragraph" w:customStyle="1" w:styleId="1">
    <w:name w:val="1"/>
    <w:basedOn w:val="Normal"/>
    <w:rsid w:val="00182EFD"/>
    <w:pPr>
      <w:adjustRightInd w:val="0"/>
      <w:spacing w:after="160" w:line="240" w:lineRule="exact"/>
      <w:textAlignment w:val="baseline"/>
    </w:pPr>
    <w:rPr>
      <w:rFonts w:ascii="Verdana" w:hAnsi="Verdana"/>
      <w:lang w:val="en-US" w:eastAsia="en-US"/>
    </w:rPr>
  </w:style>
  <w:style w:type="character" w:customStyle="1" w:styleId="BodyTextCar">
    <w:name w:val=".BodyText Car"/>
    <w:link w:val="BodyText"/>
    <w:rsid w:val="00BB7704"/>
    <w:rPr>
      <w:rFonts w:ascii="Helvetica 45 Light" w:hAnsi="Helvetica 45 Light"/>
      <w:lang w:val="en-US" w:eastAsia="en-GB" w:bidi="ar-SA"/>
    </w:rPr>
  </w:style>
  <w:style w:type="character" w:styleId="Refdecomentario">
    <w:name w:val="annotation reference"/>
    <w:rsid w:val="00513A4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13A4E"/>
  </w:style>
  <w:style w:type="character" w:customStyle="1" w:styleId="TextocomentarioCar">
    <w:name w:val="Texto comentario Car"/>
    <w:link w:val="Textocomentario"/>
    <w:rsid w:val="00513A4E"/>
    <w:rPr>
      <w:rFonts w:ascii="Arial" w:hAnsi="Arial"/>
      <w:lang w:val="es-ES" w:eastAsia="es-ES"/>
    </w:rPr>
  </w:style>
  <w:style w:type="paragraph" w:styleId="Textodeglobo">
    <w:name w:val="Balloon Text"/>
    <w:basedOn w:val="Normal"/>
    <w:link w:val="TextodegloboCar"/>
    <w:rsid w:val="00513A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13A4E"/>
    <w:rPr>
      <w:rFonts w:ascii="Tahoma" w:hAnsi="Tahoma" w:cs="Tahoma"/>
      <w:sz w:val="16"/>
      <w:szCs w:val="16"/>
      <w:lang w:val="es-ES" w:eastAsia="es-ES"/>
    </w:rPr>
  </w:style>
  <w:style w:type="paragraph" w:customStyle="1" w:styleId="DefaultParagraphFontCharCharCarCarChar">
    <w:name w:val="Default Paragraph Font Char Char Car Car Char"/>
    <w:aliases w:val=" Char Car Car Char Char Car Char Car Car Car Car Char"/>
    <w:basedOn w:val="Normal"/>
    <w:rsid w:val="006F5CDD"/>
    <w:pPr>
      <w:spacing w:after="160" w:line="240" w:lineRule="exact"/>
    </w:pPr>
    <w:rPr>
      <w:rFonts w:ascii="Verdana" w:hAnsi="Verdana"/>
      <w:lang w:val="es-CO" w:eastAsia="en-US"/>
    </w:rPr>
  </w:style>
  <w:style w:type="paragraph" w:customStyle="1" w:styleId="CarCar1CarCarCarCar">
    <w:name w:val="Car Car1 Car Car Car Car"/>
    <w:basedOn w:val="Normal"/>
    <w:rsid w:val="00361DD3"/>
    <w:pPr>
      <w:spacing w:after="160" w:line="240" w:lineRule="exact"/>
    </w:pPr>
    <w:rPr>
      <w:rFonts w:ascii="Verdana" w:hAnsi="Verdana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77393"/>
    <w:rPr>
      <w:b/>
      <w:bCs/>
    </w:rPr>
  </w:style>
  <w:style w:type="character" w:customStyle="1" w:styleId="AsuntodelcomentarioCar">
    <w:name w:val="Asunto del comentario Car"/>
    <w:link w:val="Asuntodelcomentario"/>
    <w:rsid w:val="00B77393"/>
    <w:rPr>
      <w:rFonts w:ascii="Arial" w:hAnsi="Arial"/>
      <w:b/>
      <w:bCs/>
      <w:lang w:val="es-ES" w:eastAsia="es-ES"/>
    </w:rPr>
  </w:style>
  <w:style w:type="character" w:customStyle="1" w:styleId="EncabezadoCar">
    <w:name w:val="Encabezado Car"/>
    <w:link w:val="Encabezado"/>
    <w:uiPriority w:val="99"/>
    <w:rsid w:val="00B77393"/>
    <w:rPr>
      <w:rFonts w:ascii="Arial" w:hAnsi="Arial"/>
    </w:rPr>
  </w:style>
  <w:style w:type="paragraph" w:customStyle="1" w:styleId="Estilo1">
    <w:name w:val="Estilo1"/>
    <w:basedOn w:val="Footer2"/>
    <w:link w:val="Estilo1Car"/>
    <w:qFormat/>
    <w:rsid w:val="003E526F"/>
    <w:pPr>
      <w:pBdr>
        <w:top w:val="single" w:sz="12" w:space="1" w:color="FFFFFF"/>
      </w:pBdr>
    </w:pPr>
    <w:rPr>
      <w:rFonts w:ascii="Arial" w:hAnsi="Arial" w:cs="Arial"/>
      <w:lang w:val="es-ES"/>
    </w:rPr>
  </w:style>
  <w:style w:type="paragraph" w:customStyle="1" w:styleId="Estilo2">
    <w:name w:val="Estilo2"/>
    <w:basedOn w:val="Headerr2"/>
    <w:link w:val="Estilo2Car"/>
    <w:qFormat/>
    <w:rsid w:val="003E526F"/>
    <w:pPr>
      <w:pBdr>
        <w:bottom w:val="single" w:sz="12" w:space="6" w:color="FFFFFF"/>
      </w:pBdr>
      <w:jc w:val="right"/>
    </w:pPr>
    <w:rPr>
      <w:rFonts w:ascii="Arial" w:hAnsi="Arial" w:cs="Arial"/>
      <w:szCs w:val="16"/>
      <w:lang w:val="es-ES"/>
    </w:rPr>
  </w:style>
  <w:style w:type="character" w:customStyle="1" w:styleId="PiedepginaCar">
    <w:name w:val="Pie de página Car"/>
    <w:link w:val="Piedepgina"/>
    <w:uiPriority w:val="99"/>
    <w:rsid w:val="003E526F"/>
    <w:rPr>
      <w:rFonts w:ascii="Arial" w:hAnsi="Arial"/>
      <w:sz w:val="28"/>
      <w:lang w:val="es-CO"/>
    </w:rPr>
  </w:style>
  <w:style w:type="character" w:customStyle="1" w:styleId="Footer2Car">
    <w:name w:val="Footer2 Car"/>
    <w:link w:val="Footer2"/>
    <w:rsid w:val="003E526F"/>
    <w:rPr>
      <w:rFonts w:ascii="Helvetica 45 Light" w:hAnsi="Helvetica 45 Light"/>
      <w:noProof/>
      <w:sz w:val="18"/>
      <w:lang w:val="en-US" w:eastAsia="en-US"/>
    </w:rPr>
  </w:style>
  <w:style w:type="character" w:customStyle="1" w:styleId="Estilo1Car">
    <w:name w:val="Estilo1 Car"/>
    <w:link w:val="Estilo1"/>
    <w:rsid w:val="003E526F"/>
    <w:rPr>
      <w:rFonts w:ascii="Arial" w:hAnsi="Arial" w:cs="Arial"/>
      <w:noProof/>
      <w:sz w:val="18"/>
      <w:lang w:val="en-US" w:eastAsia="en-US"/>
    </w:rPr>
  </w:style>
  <w:style w:type="paragraph" w:customStyle="1" w:styleId="Estilo3">
    <w:name w:val="Estilo3"/>
    <w:basedOn w:val="Piedepgina"/>
    <w:link w:val="Estilo3Car"/>
    <w:qFormat/>
    <w:rsid w:val="0038768C"/>
    <w:rPr>
      <w:szCs w:val="16"/>
    </w:rPr>
  </w:style>
  <w:style w:type="character" w:customStyle="1" w:styleId="Headerr2Car">
    <w:name w:val="Headerr2 Car"/>
    <w:link w:val="Headerr2"/>
    <w:rsid w:val="003E526F"/>
    <w:rPr>
      <w:rFonts w:ascii="Helvetica 45 Light" w:hAnsi="Helvetica 45 Light"/>
      <w:noProof/>
      <w:sz w:val="16"/>
      <w:lang w:val="en-US" w:eastAsia="en-GB" w:bidi="ar-SA"/>
    </w:rPr>
  </w:style>
  <w:style w:type="character" w:customStyle="1" w:styleId="Estilo2Car">
    <w:name w:val="Estilo2 Car"/>
    <w:link w:val="Estilo2"/>
    <w:rsid w:val="003E526F"/>
    <w:rPr>
      <w:rFonts w:ascii="Arial" w:hAnsi="Arial" w:cs="Arial"/>
      <w:noProof/>
      <w:sz w:val="16"/>
      <w:szCs w:val="16"/>
      <w:lang w:val="en-US" w:eastAsia="en-GB" w:bidi="ar-SA"/>
    </w:rPr>
  </w:style>
  <w:style w:type="paragraph" w:customStyle="1" w:styleId="Estilo4">
    <w:name w:val="Estilo4"/>
    <w:basedOn w:val="Footer2"/>
    <w:link w:val="Estilo4Car"/>
    <w:qFormat/>
    <w:rsid w:val="0038768C"/>
    <w:pPr>
      <w:pBdr>
        <w:top w:val="single" w:sz="12" w:space="1" w:color="FFFFFF"/>
      </w:pBdr>
    </w:pPr>
    <w:rPr>
      <w:rFonts w:ascii="Arial" w:hAnsi="Arial" w:cs="Arial"/>
      <w:lang w:val="es-ES"/>
    </w:rPr>
  </w:style>
  <w:style w:type="character" w:customStyle="1" w:styleId="Estilo3Car">
    <w:name w:val="Estilo3 Car"/>
    <w:link w:val="Estilo3"/>
    <w:rsid w:val="0038768C"/>
    <w:rPr>
      <w:rFonts w:ascii="Arial" w:hAnsi="Arial"/>
      <w:sz w:val="28"/>
      <w:szCs w:val="16"/>
      <w:lang w:val="es-CO"/>
    </w:rPr>
  </w:style>
  <w:style w:type="character" w:customStyle="1" w:styleId="apple-converted-space">
    <w:name w:val="apple-converted-space"/>
    <w:rsid w:val="007A5E98"/>
  </w:style>
  <w:style w:type="character" w:customStyle="1" w:styleId="Estilo4Car">
    <w:name w:val="Estilo4 Car"/>
    <w:link w:val="Estilo4"/>
    <w:rsid w:val="0038768C"/>
    <w:rPr>
      <w:rFonts w:ascii="Arial" w:hAnsi="Arial" w:cs="Arial"/>
      <w:noProof/>
      <w:sz w:val="18"/>
      <w:lang w:val="en-US" w:eastAsia="en-U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D66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conformatoprevioCar">
    <w:name w:val="HTML con formato previo Car"/>
    <w:link w:val="HTMLconformatoprevio"/>
    <w:uiPriority w:val="99"/>
    <w:rsid w:val="00D6649C"/>
    <w:rPr>
      <w:rFonts w:ascii="Courier New" w:hAnsi="Courier New" w:cs="Courier New"/>
    </w:rPr>
  </w:style>
  <w:style w:type="character" w:customStyle="1" w:styleId="notranslate">
    <w:name w:val="notranslate"/>
    <w:rsid w:val="00D6649C"/>
  </w:style>
  <w:style w:type="paragraph" w:styleId="Revisin">
    <w:name w:val="Revision"/>
    <w:hidden/>
    <w:uiPriority w:val="99"/>
    <w:semiHidden/>
    <w:rsid w:val="00284535"/>
    <w:rPr>
      <w:rFonts w:ascii="Arial" w:hAnsi="Arial"/>
      <w:lang w:val="es-ES" w:eastAsia="es-ES"/>
    </w:rPr>
  </w:style>
  <w:style w:type="paragraph" w:styleId="Prrafodelista">
    <w:name w:val="List Paragraph"/>
    <w:basedOn w:val="Normal"/>
    <w:uiPriority w:val="34"/>
    <w:qFormat/>
    <w:rsid w:val="008B7CFE"/>
    <w:pPr>
      <w:ind w:left="708"/>
    </w:pPr>
  </w:style>
  <w:style w:type="character" w:customStyle="1" w:styleId="lwcollapsibleareatitle">
    <w:name w:val="lw_collapsiblearea_title"/>
    <w:rsid w:val="00E54333"/>
  </w:style>
  <w:style w:type="character" w:styleId="Fuerte">
    <w:name w:val="Strong"/>
    <w:uiPriority w:val="22"/>
    <w:qFormat/>
    <w:rsid w:val="00E54333"/>
    <w:rPr>
      <w:b/>
      <w:bCs/>
    </w:rPr>
  </w:style>
  <w:style w:type="character" w:customStyle="1" w:styleId="Ttulo1Car">
    <w:name w:val="Título 1 Car"/>
    <w:link w:val="Ttulo1"/>
    <w:uiPriority w:val="9"/>
    <w:rsid w:val="00F849F4"/>
    <w:rPr>
      <w:rFonts w:cs="Arial"/>
      <w:b/>
      <w:caps/>
      <w:sz w:val="24"/>
      <w:szCs w:val="24"/>
      <w:shd w:val="clear" w:color="auto" w:fill="B3E5A1" w:themeFill="accent6" w:themeFillTint="66"/>
      <w:lang w:val="es-MX" w:eastAsia="es-ES"/>
    </w:rPr>
  </w:style>
  <w:style w:type="character" w:styleId="Mencinsinresolver">
    <w:name w:val="Unresolved Mention"/>
    <w:uiPriority w:val="99"/>
    <w:semiHidden/>
    <w:unhideWhenUsed/>
    <w:rsid w:val="00F029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4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12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943466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85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622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3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202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5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42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2588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560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454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870809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7428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329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29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194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764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1554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44414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236379">
                                                                                                      <w:marLeft w:val="90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83052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591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0716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96308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463319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680951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6715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323894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556126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6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6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18089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1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44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90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498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25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660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796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1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0700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121418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832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2269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9328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374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1890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2392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7770122">
                                                                                                      <w:marLeft w:val="90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746478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51984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06199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862080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550572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1876736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475672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65155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49489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100934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8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5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83942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90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58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4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9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36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799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3708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096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101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702676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7045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679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8154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989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4083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79481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24385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80159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27772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3797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907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Plantillas\Calida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  <MediaLengthInSeconds xmlns="ea91d785-2c90-43d2-acd6-4207220cd395" xsi:nil="true"/>
    <SharedWithUsers xmlns="313dc85d-5bab-4eeb-86ad-9e619537987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64679-F004-47BD-8FBF-C1F77EA6A5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C7F05-CB69-41F2-B5EF-3FF7245DA8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E74017-1002-435F-893C-34A1F0A8E87D}">
  <ds:schemaRefs>
    <ds:schemaRef ds:uri="http://schemas.microsoft.com/office/2006/metadata/properties"/>
    <ds:schemaRef ds:uri="http://schemas.microsoft.com/office/infopath/2007/PartnerControls"/>
    <ds:schemaRef ds:uri="59112149-5703-4c63-861e-f9e3fddb0c43"/>
  </ds:schemaRefs>
</ds:datastoreItem>
</file>

<file path=customXml/itemProps4.xml><?xml version="1.0" encoding="utf-8"?>
<ds:datastoreItem xmlns:ds="http://schemas.openxmlformats.org/officeDocument/2006/customXml" ds:itemID="{93D14458-D741-4B41-AC3A-F883532B1D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4CB523-67A1-445E-8086-45DF75433C81}"/>
</file>

<file path=docProps/app.xml><?xml version="1.0" encoding="utf-8"?>
<Properties xmlns="http://schemas.openxmlformats.org/officeDocument/2006/extended-properties" xmlns:vt="http://schemas.openxmlformats.org/officeDocument/2006/docPropsVTypes">
  <Template>Calidad.dot</Template>
  <TotalTime>57</TotalTime>
  <Pages>3</Pages>
  <Words>697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CARACTERIZACIÓN FUNCIONAL SERVICIOS DE INTEROPERABILIDAD</vt:lpstr>
    </vt:vector>
  </TitlesOfParts>
  <Company>ITEC-TELECOM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CARACTERIZACIÓN FUNCIONAL SERVICIOS DE INTEROPERABILIDAD</dc:title>
  <dc:subject/>
  <dc:creator>Microsoft</dc:creator>
  <cp:keywords/>
  <dc:description/>
  <cp:lastModifiedBy>Dirleny Yiseth Varela Agudelo</cp:lastModifiedBy>
  <cp:revision>2</cp:revision>
  <cp:lastPrinted>2008-05-14T13:50:00Z</cp:lastPrinted>
  <dcterms:created xsi:type="dcterms:W3CDTF">2026-03-25T02:45:00Z</dcterms:created>
  <dcterms:modified xsi:type="dcterms:W3CDTF">2026-03-25T16:24:00Z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Jorge Enrique Carrillo Contreras</vt:lpwstr>
  </property>
  <property fmtid="{D5CDD505-2E9C-101B-9397-08002B2CF9AE}" pid="4" name="Order">
    <vt:lpwstr>151346300.000000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Jorge Enrique Carrillo Contreras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0x0101003ACE412479EB8A4C9DB946EA657AD4AB</vt:lpwstr>
  </property>
  <property fmtid="{D5CDD505-2E9C-101B-9397-08002B2CF9AE}" pid="12" name="TriggerFlowInfo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</Properties>
</file>